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39A" w:rsidRPr="00EE76A9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D9557D">
        <w:rPr>
          <w:noProof w:val="0"/>
          <w:sz w:val="24"/>
          <w:lang w:val="en-GB"/>
        </w:rPr>
        <w:t xml:space="preserve"> Meeting #8</w:t>
      </w:r>
      <w:r w:rsidR="008613A2">
        <w:rPr>
          <w:noProof w:val="0"/>
          <w:sz w:val="24"/>
          <w:lang w:val="en-GB"/>
        </w:rPr>
        <w:t>4</w:t>
      </w:r>
      <w:r w:rsidRPr="007B7496">
        <w:rPr>
          <w:bCs/>
          <w:noProof w:val="0"/>
          <w:sz w:val="24"/>
          <w:lang w:val="en-GB"/>
        </w:rPr>
        <w:tab/>
      </w:r>
      <w:r w:rsidRPr="00DE16C8">
        <w:rPr>
          <w:rFonts w:hint="eastAsia"/>
          <w:bCs/>
          <w:noProof w:val="0"/>
          <w:sz w:val="24"/>
          <w:lang w:val="en-GB" w:eastAsia="ja-JP"/>
        </w:rPr>
        <w:t>R</w:t>
      </w:r>
      <w:r w:rsidRPr="00DE16C8">
        <w:rPr>
          <w:bCs/>
          <w:noProof w:val="0"/>
          <w:sz w:val="24"/>
          <w:lang w:val="en-GB" w:eastAsia="ja-JP"/>
        </w:rPr>
        <w:t>1</w:t>
      </w:r>
      <w:r w:rsidRPr="00DE16C8">
        <w:rPr>
          <w:rFonts w:hint="eastAsia"/>
          <w:bCs/>
          <w:noProof w:val="0"/>
          <w:sz w:val="24"/>
          <w:lang w:val="en-GB" w:eastAsia="ja-JP"/>
        </w:rPr>
        <w:t>-</w:t>
      </w:r>
      <w:r w:rsidR="0080527E" w:rsidRPr="00DE16C8">
        <w:rPr>
          <w:bCs/>
          <w:noProof w:val="0"/>
          <w:sz w:val="24"/>
          <w:lang w:val="en-GB" w:eastAsia="ja-JP"/>
        </w:rPr>
        <w:t>1</w:t>
      </w:r>
      <w:r w:rsidR="00DE16C8" w:rsidRPr="00DE16C8">
        <w:rPr>
          <w:bCs/>
          <w:noProof w:val="0"/>
          <w:sz w:val="24"/>
          <w:lang w:val="en-GB" w:eastAsia="zh-CN"/>
        </w:rPr>
        <w:t>61089</w:t>
      </w:r>
    </w:p>
    <w:p w:rsidR="00787640" w:rsidRPr="00461210" w:rsidRDefault="008613A2" w:rsidP="00F7039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 w:rsidRPr="008613A2">
        <w:rPr>
          <w:bCs/>
          <w:sz w:val="24"/>
          <w:lang w:eastAsia="zh-CN"/>
        </w:rPr>
        <w:t>S</w:t>
      </w:r>
      <w:r w:rsidR="008D73E3">
        <w:rPr>
          <w:bCs/>
          <w:sz w:val="24"/>
          <w:lang w:eastAsia="zh-CN"/>
        </w:rPr>
        <w:t>t</w:t>
      </w:r>
      <w:r w:rsidRPr="008613A2">
        <w:rPr>
          <w:bCs/>
          <w:sz w:val="24"/>
          <w:lang w:eastAsia="zh-CN"/>
        </w:rPr>
        <w:t xml:space="preserve"> G</w:t>
      </w:r>
      <w:r>
        <w:rPr>
          <w:bCs/>
          <w:sz w:val="24"/>
          <w:lang w:eastAsia="zh-CN"/>
        </w:rPr>
        <w:t>eorge</w:t>
      </w:r>
      <w:r w:rsidRPr="008613A2">
        <w:rPr>
          <w:bCs/>
          <w:sz w:val="24"/>
          <w:lang w:eastAsia="zh-CN"/>
        </w:rPr>
        <w:t>'</w:t>
      </w:r>
      <w:r>
        <w:rPr>
          <w:bCs/>
          <w:sz w:val="24"/>
          <w:lang w:eastAsia="zh-CN"/>
        </w:rPr>
        <w:t>s Bay</w:t>
      </w:r>
      <w:r w:rsidR="00235B77" w:rsidRPr="00235B77">
        <w:rPr>
          <w:bCs/>
          <w:sz w:val="24"/>
          <w:lang w:eastAsia="zh-CN"/>
        </w:rPr>
        <w:t xml:space="preserve">, </w:t>
      </w:r>
      <w:r>
        <w:rPr>
          <w:bCs/>
          <w:sz w:val="24"/>
          <w:lang w:eastAsia="zh-CN"/>
        </w:rPr>
        <w:t>Malta</w:t>
      </w:r>
      <w:r w:rsidR="00235B77" w:rsidRPr="00235B77">
        <w:rPr>
          <w:bCs/>
          <w:sz w:val="24"/>
          <w:lang w:eastAsia="zh-CN"/>
        </w:rPr>
        <w:t xml:space="preserve">, </w:t>
      </w:r>
      <w:r w:rsidR="007D61DB">
        <w:rPr>
          <w:bCs/>
          <w:sz w:val="24"/>
          <w:lang w:eastAsia="zh-CN"/>
        </w:rPr>
        <w:t>15</w:t>
      </w:r>
      <w:r w:rsidR="007D61DB" w:rsidRPr="007D61DB">
        <w:rPr>
          <w:bCs/>
          <w:sz w:val="24"/>
          <w:vertAlign w:val="superscript"/>
          <w:lang w:eastAsia="zh-CN"/>
        </w:rPr>
        <w:t>th</w:t>
      </w:r>
      <w:r w:rsidR="00235B77" w:rsidRPr="00235B77">
        <w:rPr>
          <w:bCs/>
          <w:sz w:val="24"/>
          <w:lang w:eastAsia="zh-CN"/>
        </w:rPr>
        <w:t xml:space="preserve"> – </w:t>
      </w:r>
      <w:r>
        <w:rPr>
          <w:bCs/>
          <w:sz w:val="24"/>
          <w:lang w:eastAsia="zh-CN"/>
        </w:rPr>
        <w:t>19</w:t>
      </w:r>
      <w:r w:rsidRPr="008613A2">
        <w:rPr>
          <w:bCs/>
          <w:sz w:val="24"/>
          <w:vertAlign w:val="superscript"/>
          <w:lang w:eastAsia="zh-CN"/>
        </w:rPr>
        <w:t>th</w:t>
      </w:r>
      <w:r w:rsidR="00235B77" w:rsidRPr="00235B77">
        <w:rPr>
          <w:bCs/>
          <w:sz w:val="24"/>
          <w:lang w:eastAsia="zh-CN"/>
        </w:rPr>
        <w:t xml:space="preserve"> </w:t>
      </w:r>
      <w:r w:rsidR="007D61DB">
        <w:rPr>
          <w:bCs/>
          <w:sz w:val="24"/>
          <w:lang w:eastAsia="zh-CN"/>
        </w:rPr>
        <w:t xml:space="preserve">November </w:t>
      </w:r>
      <w:r w:rsidR="00235B77" w:rsidRPr="00235B77">
        <w:rPr>
          <w:bCs/>
          <w:sz w:val="24"/>
          <w:lang w:eastAsia="zh-CN"/>
        </w:rPr>
        <w:t>201</w:t>
      </w:r>
      <w:r>
        <w:rPr>
          <w:bCs/>
          <w:sz w:val="24"/>
          <w:lang w:eastAsia="zh-CN"/>
        </w:rPr>
        <w:t>6</w:t>
      </w:r>
    </w:p>
    <w:bookmarkEnd w:id="0"/>
    <w:bookmarkEnd w:id="1"/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8613A2">
        <w:rPr>
          <w:rFonts w:cs="Arial"/>
          <w:b/>
          <w:bCs/>
          <w:sz w:val="24"/>
        </w:rPr>
        <w:t>7.1.5</w:t>
      </w: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 Networks</w:t>
      </w:r>
      <w:bookmarkEnd w:id="3"/>
      <w:bookmarkEnd w:id="4"/>
      <w:r w:rsidR="008613A2">
        <w:rPr>
          <w:rFonts w:ascii="Arial" w:hAnsi="Arial" w:cs="Arial"/>
          <w:b/>
          <w:bCs/>
          <w:sz w:val="24"/>
        </w:rPr>
        <w:t xml:space="preserve">, </w:t>
      </w:r>
      <w:r w:rsidR="002A39F3">
        <w:rPr>
          <w:rFonts w:ascii="Arial" w:hAnsi="Arial" w:cs="Arial"/>
          <w:b/>
          <w:bCs/>
          <w:sz w:val="24"/>
        </w:rPr>
        <w:t>Alcatel-Lucent, Alcatel-Lucent Shanghai Bell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905FFF">
        <w:rPr>
          <w:rFonts w:ascii="Arial" w:hAnsi="Arial" w:cs="Arial"/>
          <w:b/>
          <w:bCs/>
          <w:sz w:val="24"/>
        </w:rPr>
        <w:t xml:space="preserve">Number of </w:t>
      </w:r>
      <w:r w:rsidR="00993312">
        <w:rPr>
          <w:rFonts w:ascii="Arial" w:hAnsi="Arial" w:cs="Arial"/>
          <w:b/>
          <w:bCs/>
          <w:sz w:val="24"/>
        </w:rPr>
        <w:t>Repetitions</w:t>
      </w:r>
      <w:r w:rsidR="00BF2E7A">
        <w:rPr>
          <w:rFonts w:ascii="Arial" w:hAnsi="Arial" w:cs="Arial"/>
          <w:b/>
          <w:bCs/>
          <w:sz w:val="24"/>
        </w:rPr>
        <w:t xml:space="preserve"> </w:t>
      </w:r>
      <w:r w:rsidR="00905FFF">
        <w:rPr>
          <w:rFonts w:ascii="Arial" w:hAnsi="Arial" w:cs="Arial"/>
          <w:b/>
          <w:bCs/>
          <w:sz w:val="24"/>
        </w:rPr>
        <w:t>for msg4</w:t>
      </w:r>
      <w:r w:rsidR="007114F6">
        <w:rPr>
          <w:rFonts w:ascii="Arial" w:hAnsi="Arial" w:cs="Arial"/>
          <w:b/>
          <w:bCs/>
          <w:sz w:val="24"/>
        </w:rPr>
        <w:t xml:space="preserve"> </w:t>
      </w:r>
      <w:r w:rsidR="00905FFF">
        <w:rPr>
          <w:rFonts w:ascii="Arial" w:hAnsi="Arial" w:cs="Arial"/>
          <w:b/>
          <w:bCs/>
          <w:sz w:val="24"/>
        </w:rPr>
        <w:t>HARQ</w:t>
      </w:r>
      <w:r w:rsidR="00FF41ED">
        <w:rPr>
          <w:rFonts w:ascii="Arial" w:hAnsi="Arial" w:cs="Arial"/>
          <w:b/>
          <w:bCs/>
          <w:sz w:val="24"/>
        </w:rPr>
        <w:t xml:space="preserve"> on PUCCH</w:t>
      </w:r>
    </w:p>
    <w:p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572EC0" w:rsidRDefault="00EE7FA7" w:rsidP="00572EC0">
      <w:pPr>
        <w:pStyle w:val="Heading1"/>
      </w:pPr>
      <w:r w:rsidRPr="00572EC0">
        <w:t>Introduction</w:t>
      </w:r>
    </w:p>
    <w:p w:rsidR="000729A3" w:rsidRPr="00F90EAD" w:rsidRDefault="00AA4A97" w:rsidP="007114F6">
      <w:pPr>
        <w:jc w:val="both"/>
      </w:pPr>
      <w:r w:rsidRPr="00F90EAD">
        <w:t>In this document</w:t>
      </w:r>
      <w:r w:rsidR="0011701C">
        <w:t xml:space="preserve"> </w:t>
      </w:r>
      <w:r w:rsidR="00A03F4D">
        <w:t>we</w:t>
      </w:r>
      <w:r w:rsidR="008C1DF2">
        <w:t xml:space="preserve"> discuss</w:t>
      </w:r>
      <w:r w:rsidR="00FC5184" w:rsidRPr="008C1DF2">
        <w:rPr>
          <w:kern w:val="2"/>
          <w:lang w:eastAsia="zh-CN"/>
        </w:rPr>
        <w:t xml:space="preserve"> how the LC/CE UE determines how many </w:t>
      </w:r>
      <w:r w:rsidR="00F463A5">
        <w:rPr>
          <w:kern w:val="2"/>
          <w:lang w:eastAsia="zh-CN"/>
        </w:rPr>
        <w:t>repetitions</w:t>
      </w:r>
      <w:r w:rsidR="00FC5184" w:rsidRPr="008C1DF2">
        <w:rPr>
          <w:kern w:val="2"/>
          <w:lang w:eastAsia="zh-CN"/>
        </w:rPr>
        <w:t xml:space="preserve"> to use to </w:t>
      </w:r>
      <w:r w:rsidR="00F463A5">
        <w:rPr>
          <w:kern w:val="2"/>
          <w:lang w:eastAsia="zh-CN"/>
        </w:rPr>
        <w:t>send</w:t>
      </w:r>
      <w:r w:rsidR="00FC5184" w:rsidRPr="008C1DF2">
        <w:rPr>
          <w:kern w:val="2"/>
          <w:lang w:eastAsia="zh-CN"/>
        </w:rPr>
        <w:t xml:space="preserve"> the PUCCH HARQ feedback for message 4.</w:t>
      </w:r>
      <w:r w:rsidR="00FC5184">
        <w:rPr>
          <w:b/>
          <w:kern w:val="2"/>
          <w:lang w:eastAsia="zh-CN"/>
        </w:rPr>
        <w:t xml:space="preserve">  </w:t>
      </w:r>
    </w:p>
    <w:p w:rsidR="00D71E67" w:rsidRDefault="00722253" w:rsidP="00572EC0">
      <w:pPr>
        <w:pStyle w:val="Heading1"/>
      </w:pPr>
      <w:r>
        <w:t>Discussion</w:t>
      </w:r>
    </w:p>
    <w:p w:rsidR="00E85A7A" w:rsidRDefault="00E85A7A" w:rsidP="002F074A">
      <w:pPr>
        <w:pStyle w:val="TdocHeader2"/>
        <w:ind w:left="0" w:firstLine="0"/>
        <w:rPr>
          <w:kern w:val="2"/>
          <w:lang w:val="en-US" w:eastAsia="zh-CN"/>
        </w:rPr>
      </w:pPr>
      <w:r w:rsidRPr="00AE0CC0">
        <w:rPr>
          <w:rFonts w:ascii="Times New Roman" w:eastAsia="SimSun" w:hAnsi="Times New Roman"/>
          <w:b w:val="0"/>
          <w:sz w:val="20"/>
        </w:rPr>
        <w:t xml:space="preserve">The table below summarises </w:t>
      </w:r>
      <w:r w:rsidR="00953A6D">
        <w:rPr>
          <w:rFonts w:ascii="Times New Roman" w:eastAsia="SimSun" w:hAnsi="Times New Roman"/>
          <w:b w:val="0"/>
          <w:sz w:val="20"/>
        </w:rPr>
        <w:t>our understanding of how</w:t>
      </w:r>
      <w:r w:rsidRPr="00AE0CC0">
        <w:rPr>
          <w:rFonts w:ascii="Times New Roman" w:eastAsia="SimSun" w:hAnsi="Times New Roman"/>
          <w:b w:val="0"/>
          <w:sz w:val="20"/>
        </w:rPr>
        <w:t xml:space="preserve"> the UE</w:t>
      </w:r>
      <w:r w:rsidR="007536A2" w:rsidRPr="00AE0CC0">
        <w:rPr>
          <w:rFonts w:ascii="Times New Roman" w:eastAsia="SimSun" w:hAnsi="Times New Roman"/>
          <w:b w:val="0"/>
          <w:sz w:val="20"/>
        </w:rPr>
        <w:t>/network</w:t>
      </w:r>
      <w:r w:rsidRPr="00AE0CC0">
        <w:rPr>
          <w:rFonts w:ascii="Times New Roman" w:eastAsia="SimSun" w:hAnsi="Times New Roman"/>
          <w:b w:val="0"/>
          <w:sz w:val="20"/>
        </w:rPr>
        <w:t xml:space="preserve"> determines the number of repetitions for each of the </w:t>
      </w:r>
      <w:r w:rsidR="00FC5751" w:rsidRPr="00AE0CC0">
        <w:rPr>
          <w:rFonts w:ascii="Times New Roman" w:eastAsia="SimSun" w:hAnsi="Times New Roman"/>
          <w:b w:val="0"/>
          <w:sz w:val="20"/>
        </w:rPr>
        <w:t xml:space="preserve">various </w:t>
      </w:r>
      <w:r w:rsidR="007536A2" w:rsidRPr="00AE0CC0">
        <w:rPr>
          <w:rFonts w:ascii="Times New Roman" w:eastAsia="SimSun" w:hAnsi="Times New Roman"/>
          <w:b w:val="0"/>
          <w:sz w:val="20"/>
        </w:rPr>
        <w:t xml:space="preserve">messages </w:t>
      </w:r>
      <w:r w:rsidR="00953A6D">
        <w:rPr>
          <w:rFonts w:ascii="Times New Roman" w:eastAsia="SimSun" w:hAnsi="Times New Roman"/>
          <w:b w:val="0"/>
          <w:sz w:val="20"/>
        </w:rPr>
        <w:t>that</w:t>
      </w:r>
      <w:r w:rsidR="007536A2" w:rsidRPr="00AE0CC0">
        <w:rPr>
          <w:rFonts w:ascii="Times New Roman" w:eastAsia="SimSun" w:hAnsi="Times New Roman"/>
          <w:b w:val="0"/>
          <w:sz w:val="20"/>
        </w:rPr>
        <w:t xml:space="preserve"> form the random access procedure</w:t>
      </w:r>
      <w:r w:rsidR="00F96810">
        <w:rPr>
          <w:rFonts w:ascii="Times New Roman" w:eastAsia="SimSun" w:hAnsi="Times New Roman"/>
          <w:b w:val="0"/>
          <w:sz w:val="20"/>
        </w:rPr>
        <w:t xml:space="preserve">. At present, we feel there is no clear description of how the UE determines the number of </w:t>
      </w:r>
      <w:r w:rsidR="00F463A5">
        <w:rPr>
          <w:rFonts w:ascii="Times New Roman" w:eastAsia="SimSun" w:hAnsi="Times New Roman"/>
          <w:b w:val="0"/>
          <w:sz w:val="20"/>
        </w:rPr>
        <w:t>repetition</w:t>
      </w:r>
      <w:r w:rsidR="005A714E">
        <w:rPr>
          <w:rFonts w:ascii="Times New Roman" w:eastAsia="SimSun" w:hAnsi="Times New Roman"/>
          <w:b w:val="0"/>
          <w:sz w:val="20"/>
        </w:rPr>
        <w:t>s it should apply for PUCCH HARQ feedback in support of message 4.</w:t>
      </w:r>
      <w:r w:rsidR="00055B90">
        <w:rPr>
          <w:rFonts w:ascii="Times New Roman" w:eastAsia="SimSun" w:hAnsi="Times New Roman"/>
          <w:b w:val="0"/>
          <w:sz w:val="20"/>
        </w:rPr>
        <w:t xml:space="preserve">  </w:t>
      </w:r>
    </w:p>
    <w:p w:rsidR="00E85A7A" w:rsidRDefault="00E85A7A" w:rsidP="002F074A">
      <w:pPr>
        <w:pStyle w:val="TdocHeader2"/>
        <w:ind w:left="0" w:firstLine="0"/>
        <w:rPr>
          <w:kern w:val="2"/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5387"/>
      </w:tblGrid>
      <w:tr w:rsidR="00FC5751" w:rsidRPr="00663117" w:rsidTr="00663117">
        <w:tc>
          <w:tcPr>
            <w:tcW w:w="4077" w:type="dxa"/>
            <w:shd w:val="clear" w:color="auto" w:fill="D9D9D9"/>
          </w:tcPr>
          <w:p w:rsidR="00722253" w:rsidRPr="00663117" w:rsidRDefault="00FC5751" w:rsidP="00663117">
            <w:pPr>
              <w:tabs>
                <w:tab w:val="left" w:pos="151"/>
              </w:tabs>
              <w:spacing w:before="120" w:after="120"/>
              <w:jc w:val="center"/>
              <w:rPr>
                <w:b/>
                <w:kern w:val="2"/>
                <w:sz w:val="24"/>
                <w:lang w:val="en-US" w:eastAsia="zh-CN"/>
              </w:rPr>
            </w:pPr>
            <w:r w:rsidRPr="00663117">
              <w:rPr>
                <w:b/>
                <w:kern w:val="2"/>
                <w:sz w:val="24"/>
                <w:lang w:val="en-US" w:eastAsia="zh-CN"/>
              </w:rPr>
              <w:t>Message</w:t>
            </w:r>
          </w:p>
        </w:tc>
        <w:tc>
          <w:tcPr>
            <w:tcW w:w="5387" w:type="dxa"/>
            <w:shd w:val="clear" w:color="auto" w:fill="D9D9D9"/>
          </w:tcPr>
          <w:p w:rsidR="00FC5751" w:rsidRPr="00663117" w:rsidRDefault="00FC5751" w:rsidP="00663117">
            <w:pPr>
              <w:spacing w:before="120" w:after="120"/>
              <w:jc w:val="center"/>
              <w:rPr>
                <w:b/>
                <w:kern w:val="2"/>
                <w:sz w:val="24"/>
                <w:lang w:val="en-US" w:eastAsia="zh-CN"/>
              </w:rPr>
            </w:pPr>
            <w:r w:rsidRPr="00663117">
              <w:rPr>
                <w:b/>
                <w:kern w:val="2"/>
                <w:sz w:val="24"/>
                <w:lang w:val="en-US" w:eastAsia="zh-CN"/>
              </w:rPr>
              <w:t xml:space="preserve">Number of </w:t>
            </w:r>
            <w:r w:rsidR="00A03F4D" w:rsidRPr="00663117">
              <w:rPr>
                <w:b/>
                <w:kern w:val="2"/>
                <w:sz w:val="24"/>
                <w:lang w:val="en-US" w:eastAsia="zh-CN"/>
              </w:rPr>
              <w:t>repetitions</w:t>
            </w:r>
          </w:p>
        </w:tc>
      </w:tr>
      <w:tr w:rsidR="00FC5751" w:rsidRPr="00663117" w:rsidTr="00663117">
        <w:tc>
          <w:tcPr>
            <w:tcW w:w="4077" w:type="dxa"/>
          </w:tcPr>
          <w:p w:rsidR="00FC5751" w:rsidRPr="00663117" w:rsidRDefault="00FC5751" w:rsidP="00663117">
            <w:pPr>
              <w:spacing w:after="0"/>
              <w:jc w:val="both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>Message 1:  PRACH Preamble</w:t>
            </w:r>
          </w:p>
        </w:tc>
        <w:tc>
          <w:tcPr>
            <w:tcW w:w="5387" w:type="dxa"/>
          </w:tcPr>
          <w:p w:rsidR="00FC5751" w:rsidRPr="00663117" w:rsidRDefault="00FC5751" w:rsidP="00663117">
            <w:pPr>
              <w:spacing w:after="0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>SIB2</w:t>
            </w:r>
            <w:r w:rsidR="00AF1002" w:rsidRPr="00663117">
              <w:rPr>
                <w:kern w:val="2"/>
                <w:sz w:val="18"/>
                <w:lang w:val="en-US" w:eastAsia="zh-CN"/>
              </w:rPr>
              <w:t xml:space="preserve"> </w:t>
            </w:r>
            <w:r w:rsidR="00AF1002" w:rsidRPr="00663117">
              <w:rPr>
                <w:kern w:val="2"/>
                <w:sz w:val="18"/>
                <w:lang w:val="en-US" w:eastAsia="zh-CN"/>
              </w:rPr>
              <w:sym w:font="Wingdings" w:char="F0E0"/>
            </w:r>
            <w:r w:rsidR="00AF1002" w:rsidRPr="00663117">
              <w:rPr>
                <w:kern w:val="2"/>
                <w:sz w:val="18"/>
                <w:lang w:val="en-US" w:eastAsia="zh-CN"/>
              </w:rPr>
              <w:t xml:space="preserve"> numRepetitionPerPreambleAttempt-r13</w:t>
            </w:r>
          </w:p>
        </w:tc>
      </w:tr>
      <w:tr w:rsidR="00FC5751" w:rsidRPr="00663117" w:rsidTr="00663117">
        <w:tc>
          <w:tcPr>
            <w:tcW w:w="4077" w:type="dxa"/>
          </w:tcPr>
          <w:p w:rsidR="00722253" w:rsidRPr="00663117" w:rsidRDefault="00FC5751" w:rsidP="00663117">
            <w:pPr>
              <w:spacing w:after="0"/>
              <w:jc w:val="right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 xml:space="preserve">Message 2:  PRACH Response </w:t>
            </w:r>
          </w:p>
          <w:p w:rsidR="00FC5751" w:rsidRPr="00663117" w:rsidRDefault="00FC5751" w:rsidP="00663117">
            <w:pPr>
              <w:spacing w:after="0"/>
              <w:jc w:val="right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>MPDCCH</w:t>
            </w:r>
          </w:p>
        </w:tc>
        <w:tc>
          <w:tcPr>
            <w:tcW w:w="5387" w:type="dxa"/>
          </w:tcPr>
          <w:p w:rsidR="00FC5751" w:rsidRPr="00663117" w:rsidRDefault="00DB5C6D" w:rsidP="00663117">
            <w:pPr>
              <w:spacing w:after="0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 xml:space="preserve">Different repetitions </w:t>
            </w:r>
            <w:proofErr w:type="spellStart"/>
            <w:r w:rsidRPr="00663117">
              <w:rPr>
                <w:kern w:val="2"/>
                <w:sz w:val="18"/>
                <w:lang w:val="en-US" w:eastAsia="zh-CN"/>
              </w:rPr>
              <w:t>upto</w:t>
            </w:r>
            <w:proofErr w:type="spellEnd"/>
            <w:r w:rsidRPr="00663117">
              <w:rPr>
                <w:kern w:val="2"/>
                <w:sz w:val="18"/>
                <w:lang w:val="en-US" w:eastAsia="zh-CN"/>
              </w:rPr>
              <w:t xml:space="preserve"> a max. defined by </w:t>
            </w:r>
            <w:r w:rsidR="00FC5751" w:rsidRPr="00663117">
              <w:rPr>
                <w:kern w:val="2"/>
                <w:sz w:val="18"/>
                <w:lang w:val="en-US" w:eastAsia="zh-CN"/>
              </w:rPr>
              <w:t>SIB2</w:t>
            </w:r>
            <w:r w:rsidR="00405917" w:rsidRPr="00663117">
              <w:rPr>
                <w:kern w:val="2"/>
                <w:sz w:val="18"/>
                <w:lang w:val="en-US" w:eastAsia="zh-CN"/>
              </w:rPr>
              <w:t xml:space="preserve"> </w:t>
            </w:r>
            <w:r w:rsidR="00405917" w:rsidRPr="00663117">
              <w:rPr>
                <w:kern w:val="2"/>
                <w:sz w:val="18"/>
                <w:lang w:val="en-US" w:eastAsia="zh-CN"/>
              </w:rPr>
              <w:sym w:font="Wingdings" w:char="F0E0"/>
            </w:r>
            <w:r w:rsidR="00405917" w:rsidRPr="00663117">
              <w:rPr>
                <w:kern w:val="2"/>
                <w:sz w:val="18"/>
                <w:lang w:val="en-US" w:eastAsia="zh-CN"/>
              </w:rPr>
              <w:t xml:space="preserve"> </w:t>
            </w:r>
            <w:proofErr w:type="spellStart"/>
            <w:r w:rsidR="00405917" w:rsidRPr="00663117">
              <w:rPr>
                <w:kern w:val="2"/>
                <w:sz w:val="18"/>
                <w:lang w:val="en-US" w:eastAsia="zh-CN"/>
              </w:rPr>
              <w:t>mpdcch-NumRepetition</w:t>
            </w:r>
            <w:proofErr w:type="spellEnd"/>
          </w:p>
        </w:tc>
      </w:tr>
      <w:tr w:rsidR="00FC5751" w:rsidRPr="00663117" w:rsidTr="00663117">
        <w:tc>
          <w:tcPr>
            <w:tcW w:w="4077" w:type="dxa"/>
          </w:tcPr>
          <w:p w:rsidR="00722253" w:rsidRPr="00663117" w:rsidRDefault="00FC5751" w:rsidP="00663117">
            <w:pPr>
              <w:spacing w:after="0"/>
              <w:jc w:val="right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 xml:space="preserve">Message 2:  PRACH Response </w:t>
            </w:r>
          </w:p>
          <w:p w:rsidR="00FC5751" w:rsidRPr="00663117" w:rsidRDefault="00FC5751" w:rsidP="00663117">
            <w:pPr>
              <w:spacing w:after="0"/>
              <w:jc w:val="right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>PDSCH</w:t>
            </w:r>
          </w:p>
        </w:tc>
        <w:tc>
          <w:tcPr>
            <w:tcW w:w="5387" w:type="dxa"/>
          </w:tcPr>
          <w:p w:rsidR="00FC5751" w:rsidRPr="00663117" w:rsidRDefault="00FC049D" w:rsidP="00663117">
            <w:pPr>
              <w:tabs>
                <w:tab w:val="left" w:pos="2392"/>
              </w:tabs>
              <w:spacing w:after="0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 xml:space="preserve">Msg2 </w:t>
            </w:r>
            <w:r w:rsidR="00D7455D" w:rsidRPr="00663117">
              <w:rPr>
                <w:kern w:val="2"/>
                <w:sz w:val="18"/>
                <w:lang w:val="en-US" w:eastAsia="zh-CN"/>
              </w:rPr>
              <w:t>MPDCCH</w:t>
            </w:r>
            <w:r w:rsidRPr="00663117">
              <w:rPr>
                <w:kern w:val="2"/>
                <w:sz w:val="18"/>
                <w:lang w:val="en-US" w:eastAsia="zh-CN"/>
              </w:rPr>
              <w:t xml:space="preserve"> DCI </w:t>
            </w:r>
            <w:r w:rsidRPr="00663117">
              <w:rPr>
                <w:kern w:val="2"/>
                <w:sz w:val="18"/>
                <w:lang w:val="en-US" w:eastAsia="zh-CN"/>
              </w:rPr>
              <w:sym w:font="Wingdings" w:char="F0E0"/>
            </w:r>
            <w:r w:rsidR="00A433FE" w:rsidRPr="00663117">
              <w:rPr>
                <w:kern w:val="2"/>
                <w:sz w:val="18"/>
                <w:lang w:val="en-US" w:eastAsia="zh-CN"/>
              </w:rPr>
              <w:t xml:space="preserve"> Repetition Number*</w:t>
            </w:r>
          </w:p>
          <w:p w:rsidR="00F463A5" w:rsidRPr="00663117" w:rsidRDefault="00F463A5" w:rsidP="00663117">
            <w:pPr>
              <w:tabs>
                <w:tab w:val="left" w:pos="2392"/>
              </w:tabs>
              <w:spacing w:after="0"/>
              <w:rPr>
                <w:kern w:val="2"/>
                <w:sz w:val="18"/>
                <w:lang w:val="en-US" w:eastAsia="zh-CN"/>
              </w:rPr>
            </w:pPr>
          </w:p>
          <w:p w:rsidR="00FC049D" w:rsidRPr="00663117" w:rsidRDefault="00FC049D" w:rsidP="00663117">
            <w:pPr>
              <w:spacing w:after="0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 xml:space="preserve">*2/3 bit indicator to select which #transmissions for PDSCH from a subset </w:t>
            </w:r>
            <w:r w:rsidR="007114F6" w:rsidRPr="00663117">
              <w:rPr>
                <w:kern w:val="2"/>
                <w:sz w:val="18"/>
                <w:lang w:val="en-US" w:eastAsia="zh-CN"/>
              </w:rPr>
              <w:t>defined by</w:t>
            </w:r>
            <w:r w:rsidRPr="00663117">
              <w:rPr>
                <w:kern w:val="2"/>
                <w:sz w:val="18"/>
                <w:lang w:val="en-US" w:eastAsia="zh-CN"/>
              </w:rPr>
              <w:t xml:space="preserve"> SIB2 “</w:t>
            </w:r>
            <w:proofErr w:type="spellStart"/>
            <w:r w:rsidRPr="00663117">
              <w:rPr>
                <w:kern w:val="2"/>
                <w:sz w:val="18"/>
                <w:lang w:val="en-US" w:eastAsia="zh-CN"/>
              </w:rPr>
              <w:t>pdsch-maxNumRepetitionCEmodeA</w:t>
            </w:r>
            <w:proofErr w:type="spellEnd"/>
            <w:r w:rsidRPr="00663117">
              <w:rPr>
                <w:kern w:val="2"/>
                <w:sz w:val="18"/>
                <w:lang w:val="en-US" w:eastAsia="zh-CN"/>
              </w:rPr>
              <w:t>/B</w:t>
            </w:r>
            <w:r w:rsidR="007114F6" w:rsidRPr="00663117">
              <w:rPr>
                <w:kern w:val="2"/>
                <w:sz w:val="18"/>
                <w:lang w:val="en-US" w:eastAsia="zh-CN"/>
              </w:rPr>
              <w:t>”</w:t>
            </w:r>
          </w:p>
        </w:tc>
      </w:tr>
      <w:tr w:rsidR="00FC5751" w:rsidRPr="00663117" w:rsidTr="00663117">
        <w:tc>
          <w:tcPr>
            <w:tcW w:w="4077" w:type="dxa"/>
          </w:tcPr>
          <w:p w:rsidR="00FC5751" w:rsidRPr="00663117" w:rsidRDefault="00FC5751" w:rsidP="00663117">
            <w:pPr>
              <w:spacing w:after="0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>Message 3:  RRC Connection Request</w:t>
            </w:r>
            <w:r w:rsidR="00953A6D" w:rsidRPr="00663117">
              <w:rPr>
                <w:kern w:val="2"/>
                <w:sz w:val="18"/>
                <w:lang w:val="en-US" w:eastAsia="zh-CN"/>
              </w:rPr>
              <w:t xml:space="preserve"> PUSCH</w:t>
            </w:r>
          </w:p>
        </w:tc>
        <w:tc>
          <w:tcPr>
            <w:tcW w:w="5387" w:type="dxa"/>
          </w:tcPr>
          <w:p w:rsidR="00FC5751" w:rsidRPr="00663117" w:rsidRDefault="00160B89" w:rsidP="00663117">
            <w:pPr>
              <w:spacing w:after="0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 xml:space="preserve">RAR UL Grant </w:t>
            </w:r>
            <w:r w:rsidR="00D7455D" w:rsidRPr="00663117">
              <w:rPr>
                <w:kern w:val="2"/>
                <w:sz w:val="18"/>
                <w:lang w:val="en-US" w:eastAsia="zh-CN"/>
              </w:rPr>
              <w:sym w:font="Wingdings" w:char="F0E0"/>
            </w:r>
            <w:r w:rsidR="00D7455D" w:rsidRPr="00663117">
              <w:rPr>
                <w:kern w:val="2"/>
                <w:sz w:val="18"/>
                <w:lang w:val="en-US" w:eastAsia="zh-CN"/>
              </w:rPr>
              <w:t>Number of repetitions for Msg3</w:t>
            </w:r>
            <w:r w:rsidR="0070253B" w:rsidRPr="00663117">
              <w:rPr>
                <w:kern w:val="2"/>
                <w:sz w:val="18"/>
                <w:lang w:val="en-US" w:eastAsia="zh-CN"/>
              </w:rPr>
              <w:t>*</w:t>
            </w:r>
          </w:p>
          <w:p w:rsidR="00F463A5" w:rsidRPr="00663117" w:rsidRDefault="00F463A5" w:rsidP="00663117">
            <w:pPr>
              <w:spacing w:after="0"/>
              <w:rPr>
                <w:kern w:val="2"/>
                <w:sz w:val="18"/>
                <w:lang w:val="en-US" w:eastAsia="zh-CN"/>
              </w:rPr>
            </w:pPr>
          </w:p>
          <w:p w:rsidR="0070253B" w:rsidRPr="00663117" w:rsidRDefault="0070253B" w:rsidP="00663117">
            <w:pPr>
              <w:spacing w:after="0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>*2</w:t>
            </w:r>
            <w:r w:rsidR="006D6FF2" w:rsidRPr="00663117">
              <w:rPr>
                <w:kern w:val="2"/>
                <w:sz w:val="18"/>
                <w:lang w:val="en-US" w:eastAsia="zh-CN"/>
              </w:rPr>
              <w:t xml:space="preserve">/3 </w:t>
            </w:r>
            <w:r w:rsidRPr="00663117">
              <w:rPr>
                <w:kern w:val="2"/>
                <w:sz w:val="18"/>
                <w:lang w:val="en-US" w:eastAsia="zh-CN"/>
              </w:rPr>
              <w:t xml:space="preserve">bit indicator to </w:t>
            </w:r>
            <w:r w:rsidR="006D6FF2" w:rsidRPr="00663117">
              <w:rPr>
                <w:kern w:val="2"/>
                <w:sz w:val="18"/>
                <w:lang w:val="en-US" w:eastAsia="zh-CN"/>
              </w:rPr>
              <w:t xml:space="preserve">select which </w:t>
            </w:r>
            <w:r w:rsidR="00FC049D" w:rsidRPr="00663117">
              <w:rPr>
                <w:kern w:val="2"/>
                <w:sz w:val="18"/>
                <w:lang w:val="en-US" w:eastAsia="zh-CN"/>
              </w:rPr>
              <w:t>#transmissions</w:t>
            </w:r>
            <w:r w:rsidR="006D6FF2" w:rsidRPr="00663117">
              <w:rPr>
                <w:kern w:val="2"/>
                <w:sz w:val="18"/>
                <w:lang w:val="en-US" w:eastAsia="zh-CN"/>
              </w:rPr>
              <w:t xml:space="preserve"> for PUSCH from a subset signaled in SIB2 by “</w:t>
            </w:r>
            <w:proofErr w:type="spellStart"/>
            <w:r w:rsidR="006D6FF2" w:rsidRPr="00663117">
              <w:rPr>
                <w:kern w:val="2"/>
                <w:sz w:val="18"/>
                <w:lang w:val="en-US" w:eastAsia="zh-CN"/>
              </w:rPr>
              <w:t>pusch-maxNumRepetitionC</w:t>
            </w:r>
            <w:r w:rsidR="00FC049D" w:rsidRPr="00663117">
              <w:rPr>
                <w:kern w:val="2"/>
                <w:sz w:val="18"/>
                <w:lang w:val="en-US" w:eastAsia="zh-CN"/>
              </w:rPr>
              <w:t>E</w:t>
            </w:r>
            <w:r w:rsidR="006D6FF2" w:rsidRPr="00663117">
              <w:rPr>
                <w:kern w:val="2"/>
                <w:sz w:val="18"/>
                <w:lang w:val="en-US" w:eastAsia="zh-CN"/>
              </w:rPr>
              <w:t>modeA</w:t>
            </w:r>
            <w:proofErr w:type="spellEnd"/>
            <w:r w:rsidR="006D6FF2" w:rsidRPr="00663117">
              <w:rPr>
                <w:kern w:val="2"/>
                <w:sz w:val="18"/>
                <w:lang w:val="en-US" w:eastAsia="zh-CN"/>
              </w:rPr>
              <w:t>/B”</w:t>
            </w:r>
          </w:p>
        </w:tc>
      </w:tr>
      <w:tr w:rsidR="00FC5751" w:rsidRPr="00663117" w:rsidTr="00663117">
        <w:tc>
          <w:tcPr>
            <w:tcW w:w="4077" w:type="dxa"/>
          </w:tcPr>
          <w:p w:rsidR="00722253" w:rsidRPr="00663117" w:rsidRDefault="00FC5751" w:rsidP="00663117">
            <w:pPr>
              <w:spacing w:after="0"/>
              <w:jc w:val="right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 xml:space="preserve">Message 3: </w:t>
            </w:r>
            <w:r w:rsidR="000435F3" w:rsidRPr="00663117">
              <w:rPr>
                <w:kern w:val="2"/>
                <w:sz w:val="18"/>
                <w:lang w:val="en-US" w:eastAsia="zh-CN"/>
              </w:rPr>
              <w:t xml:space="preserve">RRC Connection </w:t>
            </w:r>
            <w:r w:rsidR="00C53E6D" w:rsidRPr="00663117">
              <w:rPr>
                <w:kern w:val="2"/>
                <w:sz w:val="18"/>
                <w:lang w:val="en-US" w:eastAsia="zh-CN"/>
              </w:rPr>
              <w:t>Setup /</w:t>
            </w:r>
          </w:p>
          <w:p w:rsidR="000435F3" w:rsidRPr="00663117" w:rsidRDefault="00C53E6D" w:rsidP="00663117">
            <w:pPr>
              <w:spacing w:after="0"/>
              <w:jc w:val="right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 xml:space="preserve"> HARQ Feedback </w:t>
            </w:r>
          </w:p>
          <w:p w:rsidR="00FC5751" w:rsidRPr="00663117" w:rsidRDefault="000435F3" w:rsidP="00663117">
            <w:pPr>
              <w:spacing w:after="0"/>
              <w:jc w:val="right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>MPDCCH</w:t>
            </w:r>
          </w:p>
        </w:tc>
        <w:tc>
          <w:tcPr>
            <w:tcW w:w="5387" w:type="dxa"/>
          </w:tcPr>
          <w:p w:rsidR="00FC5751" w:rsidRPr="00663117" w:rsidRDefault="004F025C" w:rsidP="00663117">
            <w:pPr>
              <w:spacing w:after="0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 xml:space="preserve">Same as Message </w:t>
            </w:r>
            <w:r w:rsidR="000435F3" w:rsidRPr="00663117">
              <w:rPr>
                <w:kern w:val="2"/>
                <w:sz w:val="18"/>
                <w:lang w:val="en-US" w:eastAsia="zh-CN"/>
              </w:rPr>
              <w:t>2 PRACH Response MPDCCH</w:t>
            </w:r>
          </w:p>
        </w:tc>
      </w:tr>
      <w:tr w:rsidR="00FC5751" w:rsidRPr="00663117" w:rsidTr="00663117">
        <w:tc>
          <w:tcPr>
            <w:tcW w:w="4077" w:type="dxa"/>
          </w:tcPr>
          <w:p w:rsidR="00722253" w:rsidRPr="00663117" w:rsidRDefault="00FC5751" w:rsidP="00663117">
            <w:pPr>
              <w:spacing w:after="0"/>
              <w:ind w:left="284"/>
              <w:jc w:val="right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>Message 4:  RRC Connection Setup</w:t>
            </w:r>
            <w:r w:rsidR="00953A6D" w:rsidRPr="00663117">
              <w:rPr>
                <w:kern w:val="2"/>
                <w:sz w:val="18"/>
                <w:lang w:val="en-US" w:eastAsia="zh-CN"/>
              </w:rPr>
              <w:t xml:space="preserve"> </w:t>
            </w:r>
          </w:p>
          <w:p w:rsidR="00FC5751" w:rsidRPr="00663117" w:rsidRDefault="00953A6D" w:rsidP="00663117">
            <w:pPr>
              <w:spacing w:after="0"/>
              <w:ind w:left="284"/>
              <w:jc w:val="right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>PDSCH</w:t>
            </w:r>
          </w:p>
        </w:tc>
        <w:tc>
          <w:tcPr>
            <w:tcW w:w="5387" w:type="dxa"/>
          </w:tcPr>
          <w:p w:rsidR="00C53E6D" w:rsidRPr="00663117" w:rsidRDefault="00C53E6D" w:rsidP="00663117">
            <w:pPr>
              <w:tabs>
                <w:tab w:val="left" w:pos="2392"/>
              </w:tabs>
              <w:spacing w:after="0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 xml:space="preserve">Msg3 MPDCCH DCI </w:t>
            </w:r>
            <w:r w:rsidRPr="00663117">
              <w:rPr>
                <w:kern w:val="2"/>
                <w:sz w:val="18"/>
                <w:lang w:val="en-US" w:eastAsia="zh-CN"/>
              </w:rPr>
              <w:sym w:font="Wingdings" w:char="F0E0"/>
            </w:r>
            <w:r w:rsidRPr="00663117">
              <w:rPr>
                <w:kern w:val="2"/>
                <w:sz w:val="18"/>
                <w:lang w:val="en-US" w:eastAsia="zh-CN"/>
              </w:rPr>
              <w:t xml:space="preserve"> Repetition Number*</w:t>
            </w:r>
          </w:p>
          <w:p w:rsidR="00F463A5" w:rsidRPr="00663117" w:rsidRDefault="00F463A5" w:rsidP="00663117">
            <w:pPr>
              <w:tabs>
                <w:tab w:val="left" w:pos="2392"/>
              </w:tabs>
              <w:spacing w:after="0"/>
              <w:rPr>
                <w:kern w:val="2"/>
                <w:sz w:val="18"/>
                <w:lang w:val="en-US" w:eastAsia="zh-CN"/>
              </w:rPr>
            </w:pPr>
          </w:p>
          <w:p w:rsidR="00FC5751" w:rsidRPr="00663117" w:rsidRDefault="00C53E6D" w:rsidP="00663117">
            <w:pPr>
              <w:spacing w:after="0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 xml:space="preserve">*2/3 bit indicator to select which #transmissions for PDSCH from a subset </w:t>
            </w:r>
            <w:r w:rsidR="007114F6" w:rsidRPr="00663117">
              <w:rPr>
                <w:kern w:val="2"/>
                <w:sz w:val="18"/>
                <w:lang w:val="en-US" w:eastAsia="zh-CN"/>
              </w:rPr>
              <w:t xml:space="preserve">defined by </w:t>
            </w:r>
            <w:r w:rsidRPr="00663117">
              <w:rPr>
                <w:kern w:val="2"/>
                <w:sz w:val="18"/>
                <w:lang w:val="en-US" w:eastAsia="zh-CN"/>
              </w:rPr>
              <w:t>SIB2 “</w:t>
            </w:r>
            <w:proofErr w:type="spellStart"/>
            <w:r w:rsidRPr="00663117">
              <w:rPr>
                <w:kern w:val="2"/>
                <w:sz w:val="18"/>
                <w:lang w:val="en-US" w:eastAsia="zh-CN"/>
              </w:rPr>
              <w:t>pdsch-maxNumRepetitionCEmodeA</w:t>
            </w:r>
            <w:proofErr w:type="spellEnd"/>
            <w:r w:rsidRPr="00663117">
              <w:rPr>
                <w:kern w:val="2"/>
                <w:sz w:val="18"/>
                <w:lang w:val="en-US" w:eastAsia="zh-CN"/>
              </w:rPr>
              <w:t>/B</w:t>
            </w:r>
            <w:r w:rsidR="007114F6" w:rsidRPr="00663117">
              <w:rPr>
                <w:kern w:val="2"/>
                <w:sz w:val="18"/>
                <w:lang w:val="en-US" w:eastAsia="zh-CN"/>
              </w:rPr>
              <w:t>”</w:t>
            </w:r>
          </w:p>
        </w:tc>
      </w:tr>
      <w:tr w:rsidR="00FC5751" w:rsidRPr="00663117" w:rsidTr="00663117">
        <w:tc>
          <w:tcPr>
            <w:tcW w:w="4077" w:type="dxa"/>
          </w:tcPr>
          <w:p w:rsidR="00FC5751" w:rsidRPr="00663117" w:rsidRDefault="00FC5751" w:rsidP="00663117">
            <w:pPr>
              <w:spacing w:after="0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>Message 4:  HARQ Feedback</w:t>
            </w:r>
            <w:r w:rsidR="00953A6D" w:rsidRPr="00663117">
              <w:rPr>
                <w:kern w:val="2"/>
                <w:sz w:val="18"/>
                <w:lang w:val="en-US" w:eastAsia="zh-CN"/>
              </w:rPr>
              <w:t xml:space="preserve"> PUCCH</w:t>
            </w:r>
          </w:p>
        </w:tc>
        <w:tc>
          <w:tcPr>
            <w:tcW w:w="5387" w:type="dxa"/>
          </w:tcPr>
          <w:p w:rsidR="00FC5751" w:rsidRPr="00663117" w:rsidRDefault="007114F6" w:rsidP="00663117">
            <w:pPr>
              <w:keepNext/>
              <w:spacing w:after="0"/>
              <w:rPr>
                <w:kern w:val="2"/>
                <w:sz w:val="18"/>
                <w:lang w:val="en-US" w:eastAsia="zh-CN"/>
              </w:rPr>
            </w:pPr>
            <w:r w:rsidRPr="00663117">
              <w:rPr>
                <w:kern w:val="2"/>
                <w:sz w:val="18"/>
                <w:lang w:val="en-US" w:eastAsia="zh-CN"/>
              </w:rPr>
              <w:t>Not yet defined</w:t>
            </w:r>
          </w:p>
        </w:tc>
      </w:tr>
    </w:tbl>
    <w:p w:rsidR="00B777F6" w:rsidRDefault="00722253" w:rsidP="00722253">
      <w:pPr>
        <w:pStyle w:val="Caption"/>
        <w:jc w:val="center"/>
        <w:rPr>
          <w:kern w:val="2"/>
          <w:lang w:val="en-US" w:eastAsia="zh-CN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lang w:val="en-GB"/>
        </w:rPr>
        <w:t>: #Transmission</w:t>
      </w:r>
      <w:r w:rsidR="004F025C">
        <w:rPr>
          <w:lang w:val="en-GB"/>
        </w:rPr>
        <w:t>s</w:t>
      </w:r>
      <w:r>
        <w:rPr>
          <w:lang w:val="en-GB"/>
        </w:rPr>
        <w:t xml:space="preserve"> for different Random Access Message</w:t>
      </w:r>
    </w:p>
    <w:p w:rsidR="00722253" w:rsidRDefault="006322BC" w:rsidP="00B160BC">
      <w:pPr>
        <w:spacing w:before="120" w:after="120"/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>The simpl</w:t>
      </w:r>
      <w:r w:rsidR="00072D52">
        <w:rPr>
          <w:kern w:val="2"/>
          <w:lang w:val="en-US" w:eastAsia="zh-CN"/>
        </w:rPr>
        <w:t>est method</w:t>
      </w:r>
      <w:r w:rsidR="005D6E17">
        <w:rPr>
          <w:kern w:val="2"/>
          <w:lang w:val="en-US" w:eastAsia="zh-CN"/>
        </w:rPr>
        <w:t xml:space="preserve"> to resolve this issue would be to reuse the number of repetitions</w:t>
      </w:r>
      <w:r w:rsidR="00FC5184">
        <w:rPr>
          <w:kern w:val="2"/>
          <w:lang w:val="en-US" w:eastAsia="zh-CN"/>
        </w:rPr>
        <w:t xml:space="preserve"> used</w:t>
      </w:r>
      <w:r w:rsidR="005D6E17">
        <w:rPr>
          <w:kern w:val="2"/>
          <w:lang w:val="en-US" w:eastAsia="zh-CN"/>
        </w:rPr>
        <w:t xml:space="preserve"> for message 3 </w:t>
      </w:r>
      <w:r w:rsidR="00D27EBE">
        <w:rPr>
          <w:kern w:val="2"/>
          <w:lang w:val="en-US" w:eastAsia="zh-CN"/>
        </w:rPr>
        <w:t>(</w:t>
      </w:r>
      <w:r w:rsidR="005D6E17">
        <w:rPr>
          <w:kern w:val="2"/>
          <w:lang w:val="en-US" w:eastAsia="zh-CN"/>
        </w:rPr>
        <w:t>sent on the PUSCH</w:t>
      </w:r>
      <w:r w:rsidR="00D27EBE">
        <w:rPr>
          <w:kern w:val="2"/>
          <w:lang w:val="en-US" w:eastAsia="zh-CN"/>
        </w:rPr>
        <w:t>)</w:t>
      </w:r>
      <w:r w:rsidR="005D6E17">
        <w:rPr>
          <w:kern w:val="2"/>
          <w:lang w:val="en-US" w:eastAsia="zh-CN"/>
        </w:rPr>
        <w:t xml:space="preserve"> for the Message 4 HARQ feedback </w:t>
      </w:r>
      <w:r w:rsidR="00D27EBE">
        <w:rPr>
          <w:kern w:val="2"/>
          <w:lang w:val="en-US" w:eastAsia="zh-CN"/>
        </w:rPr>
        <w:t>(</w:t>
      </w:r>
      <w:r w:rsidR="005D6E17">
        <w:rPr>
          <w:kern w:val="2"/>
          <w:lang w:val="en-US" w:eastAsia="zh-CN"/>
        </w:rPr>
        <w:t>sent on the PUCCH</w:t>
      </w:r>
      <w:r w:rsidR="00D27EBE">
        <w:rPr>
          <w:kern w:val="2"/>
          <w:lang w:val="en-US" w:eastAsia="zh-CN"/>
        </w:rPr>
        <w:t>).  However given differences in</w:t>
      </w:r>
      <w:r w:rsidR="00282D85">
        <w:rPr>
          <w:kern w:val="2"/>
          <w:lang w:val="en-US" w:eastAsia="zh-CN"/>
        </w:rPr>
        <w:t xml:space="preserve"> the</w:t>
      </w:r>
      <w:r w:rsidR="00D27EBE">
        <w:rPr>
          <w:kern w:val="2"/>
          <w:lang w:val="en-US" w:eastAsia="zh-CN"/>
        </w:rPr>
        <w:t xml:space="preserve"> PUSCH and PUCCH link budgets</w:t>
      </w:r>
      <w:r w:rsidR="00072D52">
        <w:rPr>
          <w:kern w:val="2"/>
          <w:lang w:val="en-US" w:eastAsia="zh-CN"/>
        </w:rPr>
        <w:t>, it is not clear</w:t>
      </w:r>
      <w:r w:rsidR="00D27EBE">
        <w:rPr>
          <w:kern w:val="2"/>
          <w:lang w:val="en-US" w:eastAsia="zh-CN"/>
        </w:rPr>
        <w:t xml:space="preserve"> </w:t>
      </w:r>
      <w:r w:rsidR="001934EA">
        <w:rPr>
          <w:kern w:val="2"/>
          <w:lang w:val="en-US" w:eastAsia="zh-CN"/>
        </w:rPr>
        <w:t xml:space="preserve">whether </w:t>
      </w:r>
      <w:r w:rsidR="00D27EBE">
        <w:rPr>
          <w:kern w:val="2"/>
          <w:lang w:val="en-US" w:eastAsia="zh-CN"/>
        </w:rPr>
        <w:t>an additional offset</w:t>
      </w:r>
      <w:r w:rsidR="00072D52">
        <w:rPr>
          <w:kern w:val="2"/>
          <w:lang w:val="en-US" w:eastAsia="zh-CN"/>
        </w:rPr>
        <w:t xml:space="preserve"> (</w:t>
      </w:r>
      <w:r w:rsidR="00C83FA5">
        <w:rPr>
          <w:kern w:val="2"/>
          <w:lang w:val="en-US" w:eastAsia="zh-CN"/>
        </w:rPr>
        <w:t>e.g. fixed the next lowest level of repetition</w:t>
      </w:r>
      <w:r w:rsidR="00072D52">
        <w:rPr>
          <w:kern w:val="2"/>
          <w:lang w:val="en-US" w:eastAsia="zh-CN"/>
        </w:rPr>
        <w:t>)</w:t>
      </w:r>
      <w:r w:rsidR="00D27EBE">
        <w:rPr>
          <w:kern w:val="2"/>
          <w:lang w:val="en-US" w:eastAsia="zh-CN"/>
        </w:rPr>
        <w:t xml:space="preserve"> is </w:t>
      </w:r>
      <w:r w:rsidR="00282D85">
        <w:rPr>
          <w:kern w:val="2"/>
          <w:lang w:val="en-US" w:eastAsia="zh-CN"/>
        </w:rPr>
        <w:t>required</w:t>
      </w:r>
      <w:r w:rsidR="001934EA">
        <w:rPr>
          <w:kern w:val="2"/>
          <w:lang w:val="en-US" w:eastAsia="zh-CN"/>
        </w:rPr>
        <w:t xml:space="preserve"> to</w:t>
      </w:r>
      <w:r w:rsidR="00D27EBE">
        <w:rPr>
          <w:kern w:val="2"/>
          <w:lang w:val="en-US" w:eastAsia="zh-CN"/>
        </w:rPr>
        <w:t xml:space="preserve"> modify the </w:t>
      </w:r>
      <w:r w:rsidR="001934EA">
        <w:rPr>
          <w:kern w:val="2"/>
          <w:lang w:val="en-US" w:eastAsia="zh-CN"/>
        </w:rPr>
        <w:t xml:space="preserve">number of repetitions for message </w:t>
      </w:r>
      <w:r w:rsidR="00C72787">
        <w:rPr>
          <w:kern w:val="2"/>
          <w:lang w:val="en-US" w:eastAsia="zh-CN"/>
        </w:rPr>
        <w:t>3 on PUSCH to obtain</w:t>
      </w:r>
      <w:r w:rsidR="00282D85">
        <w:rPr>
          <w:kern w:val="2"/>
          <w:lang w:val="en-US" w:eastAsia="zh-CN"/>
        </w:rPr>
        <w:t xml:space="preserve"> the number of repetitions to use for message 4 HARQ feedback on the PUCCH</w:t>
      </w:r>
      <w:r w:rsidR="001934EA">
        <w:rPr>
          <w:kern w:val="2"/>
          <w:lang w:val="en-US" w:eastAsia="zh-CN"/>
        </w:rPr>
        <w:t>.</w:t>
      </w:r>
      <w:r w:rsidR="00C83FA5">
        <w:rPr>
          <w:kern w:val="2"/>
          <w:lang w:val="en-US" w:eastAsia="zh-CN"/>
        </w:rPr>
        <w:t xml:space="preserve"> </w:t>
      </w:r>
    </w:p>
    <w:p w:rsidR="001934EA" w:rsidRDefault="001934EA" w:rsidP="001934EA">
      <w:pPr>
        <w:rPr>
          <w:b/>
          <w:kern w:val="2"/>
          <w:lang w:eastAsia="zh-CN"/>
        </w:rPr>
      </w:pPr>
      <w:r w:rsidRPr="000A44AD">
        <w:rPr>
          <w:b/>
          <w:kern w:val="2"/>
          <w:lang w:eastAsia="zh-CN"/>
        </w:rPr>
        <w:t xml:space="preserve">Proposal 1:  </w:t>
      </w:r>
      <w:r w:rsidR="00C83FA5">
        <w:rPr>
          <w:b/>
          <w:kern w:val="2"/>
          <w:lang w:eastAsia="zh-CN"/>
        </w:rPr>
        <w:t>RAN1 is requested to clarify how the LC/CE UE determines how many transmissions to use to support the PUCCH HARQ feedback for message 4.</w:t>
      </w:r>
      <w:r w:rsidR="00FC5184">
        <w:rPr>
          <w:b/>
          <w:kern w:val="2"/>
          <w:lang w:eastAsia="zh-CN"/>
        </w:rPr>
        <w:t xml:space="preserve">  </w:t>
      </w:r>
      <w:r w:rsidR="00A03F4D">
        <w:rPr>
          <w:b/>
          <w:kern w:val="2"/>
          <w:lang w:eastAsia="zh-CN"/>
        </w:rPr>
        <w:t>2 options are presented below:</w:t>
      </w:r>
    </w:p>
    <w:p w:rsidR="00A03F4D" w:rsidRDefault="00A03F4D" w:rsidP="00A03F4D">
      <w:pPr>
        <w:ind w:left="1276" w:hanging="992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Option </w:t>
      </w:r>
      <w:proofErr w:type="gramStart"/>
      <w:r>
        <w:rPr>
          <w:b/>
          <w:kern w:val="2"/>
          <w:lang w:eastAsia="zh-CN"/>
        </w:rPr>
        <w:t xml:space="preserve">A: </w:t>
      </w:r>
      <w:r>
        <w:rPr>
          <w:b/>
          <w:kern w:val="2"/>
          <w:lang w:eastAsia="zh-CN"/>
        </w:rPr>
        <w:tab/>
        <w:t>The</w:t>
      </w:r>
      <w:proofErr w:type="gramEnd"/>
      <w:r>
        <w:rPr>
          <w:b/>
          <w:kern w:val="2"/>
          <w:lang w:eastAsia="zh-CN"/>
        </w:rPr>
        <w:t xml:space="preserve"> number of repetitions used by the LC/CE UE to send Message 4 HARQ feedback on the PUCCH, is equal to the number of repetitions used to send message 3 on the PUSCH.</w:t>
      </w:r>
    </w:p>
    <w:p w:rsidR="00A03F4D" w:rsidRDefault="00A03F4D" w:rsidP="00A03F4D">
      <w:pPr>
        <w:ind w:left="1276" w:hanging="992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Option </w:t>
      </w:r>
      <w:r w:rsidR="00FC5184">
        <w:rPr>
          <w:b/>
          <w:kern w:val="2"/>
          <w:lang w:eastAsia="zh-CN"/>
        </w:rPr>
        <w:t>B</w:t>
      </w:r>
      <w:r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ab/>
        <w:t xml:space="preserve">The number of repetitions used by the LC/CE UE to send Message 4 HARQ feedback on the PUCCH, is </w:t>
      </w:r>
      <w:r w:rsidR="00FC5184">
        <w:rPr>
          <w:b/>
          <w:kern w:val="2"/>
          <w:lang w:eastAsia="zh-CN"/>
        </w:rPr>
        <w:t>offset by a fixed relationship (e.g. the next lowest repetition level) from the</w:t>
      </w:r>
      <w:r>
        <w:rPr>
          <w:b/>
          <w:kern w:val="2"/>
          <w:lang w:eastAsia="zh-CN"/>
        </w:rPr>
        <w:t xml:space="preserve"> number of repetitions used to send message 3 on the PUSCH.</w:t>
      </w:r>
    </w:p>
    <w:p w:rsidR="00722253" w:rsidRDefault="00722253" w:rsidP="001934EA">
      <w:pPr>
        <w:spacing w:before="120" w:after="120"/>
        <w:jc w:val="both"/>
        <w:rPr>
          <w:kern w:val="2"/>
          <w:lang w:val="en-US" w:eastAsia="zh-CN"/>
        </w:rPr>
      </w:pPr>
    </w:p>
    <w:p w:rsidR="009C5E45" w:rsidRPr="00572EC0" w:rsidRDefault="00D13E5A" w:rsidP="00572EC0">
      <w:pPr>
        <w:pStyle w:val="Heading1"/>
      </w:pPr>
      <w:r>
        <w:lastRenderedPageBreak/>
        <w:t>Co</w:t>
      </w:r>
      <w:r w:rsidR="009C5E45" w:rsidRPr="00572EC0">
        <w:t>nclusions</w:t>
      </w:r>
    </w:p>
    <w:p w:rsidR="008C1DF2" w:rsidRPr="00F90EAD" w:rsidRDefault="008C1DF2" w:rsidP="008C1DF2">
      <w:pPr>
        <w:jc w:val="both"/>
      </w:pPr>
      <w:r w:rsidRPr="00F90EAD">
        <w:t>In this document</w:t>
      </w:r>
      <w:r>
        <w:t xml:space="preserve"> we discussed </w:t>
      </w:r>
      <w:r w:rsidRPr="008C1DF2">
        <w:rPr>
          <w:kern w:val="2"/>
          <w:lang w:eastAsia="zh-CN"/>
        </w:rPr>
        <w:t xml:space="preserve">the need to clarify how the LC/CE UE determines how many </w:t>
      </w:r>
      <w:r w:rsidR="00F463A5">
        <w:rPr>
          <w:kern w:val="2"/>
          <w:lang w:eastAsia="zh-CN"/>
        </w:rPr>
        <w:t>repetitions</w:t>
      </w:r>
      <w:r w:rsidRPr="008C1DF2">
        <w:rPr>
          <w:kern w:val="2"/>
          <w:lang w:eastAsia="zh-CN"/>
        </w:rPr>
        <w:t xml:space="preserve"> to use to s</w:t>
      </w:r>
      <w:r w:rsidR="00F463A5">
        <w:rPr>
          <w:kern w:val="2"/>
          <w:lang w:eastAsia="zh-CN"/>
        </w:rPr>
        <w:t>end</w:t>
      </w:r>
      <w:r w:rsidRPr="008C1DF2">
        <w:rPr>
          <w:kern w:val="2"/>
          <w:lang w:eastAsia="zh-CN"/>
        </w:rPr>
        <w:t xml:space="preserve"> the PUCCH HARQ feedback for message 4</w:t>
      </w:r>
      <w:r w:rsidR="006F3DBB">
        <w:rPr>
          <w:kern w:val="2"/>
          <w:lang w:eastAsia="zh-CN"/>
        </w:rPr>
        <w:t xml:space="preserve">.  </w:t>
      </w:r>
      <w:r>
        <w:rPr>
          <w:kern w:val="2"/>
          <w:lang w:eastAsia="zh-CN"/>
        </w:rPr>
        <w:t xml:space="preserve"> </w:t>
      </w:r>
      <w:r w:rsidR="006F3DBB">
        <w:rPr>
          <w:kern w:val="2"/>
          <w:lang w:eastAsia="zh-CN"/>
        </w:rPr>
        <w:t>Below is our proposal for RAN1 to consider.</w:t>
      </w:r>
    </w:p>
    <w:p w:rsidR="008C1DF2" w:rsidRDefault="008C1DF2" w:rsidP="008C1DF2">
      <w:pPr>
        <w:rPr>
          <w:b/>
          <w:kern w:val="2"/>
          <w:lang w:eastAsia="zh-CN"/>
        </w:rPr>
      </w:pPr>
      <w:r w:rsidRPr="000A44AD">
        <w:rPr>
          <w:b/>
          <w:kern w:val="2"/>
          <w:lang w:eastAsia="zh-CN"/>
        </w:rPr>
        <w:t xml:space="preserve">Proposal 1:  </w:t>
      </w:r>
      <w:r>
        <w:rPr>
          <w:b/>
          <w:kern w:val="2"/>
          <w:lang w:eastAsia="zh-CN"/>
        </w:rPr>
        <w:t>RAN1 is requested to clarify how the LC/CE UE determines how many transmissions to use to support the PUCCH HARQ feedback for message 4.  2 options are presented below:</w:t>
      </w:r>
    </w:p>
    <w:p w:rsidR="008C1DF2" w:rsidRDefault="008C1DF2" w:rsidP="008C1DF2">
      <w:pPr>
        <w:ind w:left="1276" w:hanging="992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Option </w:t>
      </w:r>
      <w:proofErr w:type="gramStart"/>
      <w:r>
        <w:rPr>
          <w:b/>
          <w:kern w:val="2"/>
          <w:lang w:eastAsia="zh-CN"/>
        </w:rPr>
        <w:t xml:space="preserve">A: </w:t>
      </w:r>
      <w:r>
        <w:rPr>
          <w:b/>
          <w:kern w:val="2"/>
          <w:lang w:eastAsia="zh-CN"/>
        </w:rPr>
        <w:tab/>
        <w:t>The</w:t>
      </w:r>
      <w:proofErr w:type="gramEnd"/>
      <w:r>
        <w:rPr>
          <w:b/>
          <w:kern w:val="2"/>
          <w:lang w:eastAsia="zh-CN"/>
        </w:rPr>
        <w:t xml:space="preserve"> number of repetitions used by the LC/CE UE to send Message 4 HARQ feedback on the PUCCH, is equal to the number of repetitions used to send message 3 on the PUSCH.</w:t>
      </w:r>
    </w:p>
    <w:p w:rsidR="008C1DF2" w:rsidRDefault="008C1DF2" w:rsidP="008C1DF2">
      <w:pPr>
        <w:ind w:left="1276" w:hanging="992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Option B: </w:t>
      </w:r>
      <w:r>
        <w:rPr>
          <w:b/>
          <w:kern w:val="2"/>
          <w:lang w:eastAsia="zh-CN"/>
        </w:rPr>
        <w:tab/>
        <w:t>The number of repetitions used by the LC/CE UE to send Message 4 HARQ feedback on the PUCCH, is offset by a fixed relationship (e.g. the next lowest repetition level) from the number of repetitions used to send message 3 on the PUSCH.</w:t>
      </w:r>
    </w:p>
    <w:p w:rsidR="007106D4" w:rsidRPr="00CF75E7" w:rsidRDefault="007106D4" w:rsidP="007106D4">
      <w:pPr>
        <w:jc w:val="both"/>
        <w:rPr>
          <w:b/>
          <w:kern w:val="2"/>
          <w:lang w:val="en-US" w:eastAsia="zh-CN"/>
        </w:rPr>
      </w:pPr>
    </w:p>
    <w:p w:rsidR="00A74C53" w:rsidRDefault="00244DDE" w:rsidP="00DC7ACE">
      <w:pPr>
        <w:pStyle w:val="Heading1"/>
      </w:pPr>
      <w:r w:rsidRPr="00572EC0">
        <w:t>Reference</w:t>
      </w:r>
      <w:bookmarkStart w:id="5" w:name="_Ref377468317"/>
    </w:p>
    <w:p w:rsidR="00D924C0" w:rsidRDefault="003C0DF5" w:rsidP="0048769F">
      <w:pPr>
        <w:numPr>
          <w:ilvl w:val="0"/>
          <w:numId w:val="1"/>
        </w:numPr>
        <w:spacing w:after="120"/>
        <w:ind w:left="284" w:hanging="284"/>
        <w:jc w:val="both"/>
      </w:pPr>
      <w:r>
        <w:rPr>
          <w:lang w:eastAsia="zh-CN"/>
        </w:rPr>
        <w:t>R1-157918,  TS36.211 CR0207 rev5, “</w:t>
      </w:r>
      <w:r>
        <w:rPr>
          <w:noProof/>
        </w:rPr>
        <w:t>Introduction of LC/CE MTC”</w:t>
      </w:r>
    </w:p>
    <w:p w:rsidR="00D924C0" w:rsidRDefault="00AE44E5" w:rsidP="0048769F">
      <w:pPr>
        <w:numPr>
          <w:ilvl w:val="0"/>
          <w:numId w:val="1"/>
        </w:numPr>
        <w:spacing w:after="120"/>
        <w:ind w:left="284" w:hanging="284"/>
        <w:jc w:val="both"/>
      </w:pPr>
      <w:r>
        <w:rPr>
          <w:lang w:eastAsia="zh-CN"/>
        </w:rPr>
        <w:t>R1-157916,  TS36.212 CR0181 rev1, “</w:t>
      </w:r>
      <w:r w:rsidRPr="0031523A">
        <w:rPr>
          <w:noProof/>
        </w:rPr>
        <w:t>Introduction of Rel-1</w:t>
      </w:r>
      <w:r w:rsidRPr="0031523A">
        <w:rPr>
          <w:rFonts w:hint="eastAsia"/>
          <w:noProof/>
          <w:lang w:eastAsia="zh-CN"/>
        </w:rPr>
        <w:t>3 features of</w:t>
      </w:r>
      <w:r w:rsidRPr="0031523A">
        <w:rPr>
          <w:noProof/>
        </w:rPr>
        <w:t xml:space="preserve"> </w:t>
      </w:r>
      <w:proofErr w:type="spellStart"/>
      <w:r w:rsidRPr="0031523A">
        <w:rPr>
          <w:rFonts w:cs="Arial" w:hint="eastAsia"/>
          <w:lang w:eastAsia="zh-CN"/>
        </w:rPr>
        <w:t>e</w:t>
      </w:r>
      <w:r w:rsidRPr="009D37A4">
        <w:rPr>
          <w:rFonts w:cs="Arial"/>
        </w:rPr>
        <w:t>MTC</w:t>
      </w:r>
      <w:proofErr w:type="spellEnd"/>
      <w:r w:rsidRPr="0031523A">
        <w:rPr>
          <w:noProof/>
        </w:rPr>
        <w:t xml:space="preserve"> in 36.212</w:t>
      </w:r>
      <w:r>
        <w:rPr>
          <w:noProof/>
        </w:rPr>
        <w:t>”</w:t>
      </w:r>
    </w:p>
    <w:p w:rsidR="00D924C0" w:rsidRPr="00C22B0E" w:rsidRDefault="00B05649" w:rsidP="0048769F">
      <w:pPr>
        <w:numPr>
          <w:ilvl w:val="0"/>
          <w:numId w:val="1"/>
        </w:numPr>
        <w:spacing w:after="120"/>
        <w:ind w:left="284" w:hanging="284"/>
        <w:jc w:val="both"/>
      </w:pPr>
      <w:r>
        <w:rPr>
          <w:lang w:eastAsia="zh-CN"/>
        </w:rPr>
        <w:t>R1-157926</w:t>
      </w:r>
      <w:r w:rsidR="00AE44E5">
        <w:rPr>
          <w:lang w:eastAsia="zh-CN"/>
        </w:rPr>
        <w:t>,  TS36.213 CR</w:t>
      </w:r>
      <w:r w:rsidR="003C0DF5">
        <w:rPr>
          <w:lang w:eastAsia="zh-CN"/>
        </w:rPr>
        <w:t>0540 rev</w:t>
      </w:r>
      <w:r w:rsidR="00AE44E5">
        <w:rPr>
          <w:lang w:eastAsia="zh-CN"/>
        </w:rPr>
        <w:t>4, “</w:t>
      </w:r>
      <w:r w:rsidR="00AE44E5">
        <w:rPr>
          <w:rFonts w:cs="Arial"/>
        </w:rPr>
        <w:t>Introduction of further LTE Physical Layer Enhancements for MTC”</w:t>
      </w:r>
    </w:p>
    <w:p w:rsidR="00C22B0E" w:rsidRDefault="00C22B0E" w:rsidP="0048769F">
      <w:pPr>
        <w:numPr>
          <w:ilvl w:val="0"/>
          <w:numId w:val="1"/>
        </w:numPr>
        <w:spacing w:after="120"/>
        <w:ind w:left="284" w:hanging="284"/>
        <w:jc w:val="both"/>
      </w:pPr>
      <w:r>
        <w:t xml:space="preserve">R2-157138,  </w:t>
      </w:r>
      <w:r w:rsidR="001B1232">
        <w:t>TS36.331 CR1944 rev3, “</w:t>
      </w:r>
      <w:r w:rsidR="001B1232" w:rsidRPr="00EC25F8">
        <w:t>Addition of low complexity UEs and coverage enhancement features</w:t>
      </w:r>
      <w:r w:rsidR="001B1232">
        <w:t>”</w:t>
      </w:r>
    </w:p>
    <w:p w:rsidR="00D924C0" w:rsidRDefault="00D924C0" w:rsidP="0048769F">
      <w:pPr>
        <w:numPr>
          <w:ilvl w:val="0"/>
          <w:numId w:val="1"/>
        </w:numPr>
        <w:spacing w:after="120"/>
        <w:ind w:left="284" w:hanging="284"/>
        <w:jc w:val="both"/>
      </w:pPr>
      <w:r w:rsidRPr="00D924C0">
        <w:rPr>
          <w:lang w:eastAsia="zh-CN"/>
        </w:rPr>
        <w:t xml:space="preserve">R1-157733, </w:t>
      </w:r>
      <w:r w:rsidR="00DC7ACE">
        <w:rPr>
          <w:lang w:eastAsia="zh-CN"/>
        </w:rPr>
        <w:tab/>
      </w:r>
      <w:r w:rsidRPr="00D924C0">
        <w:rPr>
          <w:lang w:eastAsia="zh-CN"/>
        </w:rPr>
        <w:t xml:space="preserve">RAN1 agreements for Rel-13 </w:t>
      </w:r>
      <w:proofErr w:type="spellStart"/>
      <w:r w:rsidRPr="00D924C0">
        <w:rPr>
          <w:lang w:eastAsia="zh-CN"/>
        </w:rPr>
        <w:t>eMTC</w:t>
      </w:r>
      <w:proofErr w:type="spellEnd"/>
      <w:r w:rsidRPr="00D924C0">
        <w:rPr>
          <w:lang w:eastAsia="zh-CN"/>
        </w:rPr>
        <w:t xml:space="preserve"> sorted and edited by topic, WI </w:t>
      </w:r>
      <w:proofErr w:type="spellStart"/>
      <w:r w:rsidRPr="00D924C0">
        <w:rPr>
          <w:lang w:eastAsia="zh-CN"/>
        </w:rPr>
        <w:t>rapporteur</w:t>
      </w:r>
      <w:proofErr w:type="spellEnd"/>
      <w:r w:rsidRPr="00D924C0">
        <w:rPr>
          <w:lang w:eastAsia="zh-CN"/>
        </w:rPr>
        <w:t xml:space="preserve"> (Ericsson)</w:t>
      </w:r>
    </w:p>
    <w:bookmarkEnd w:id="5"/>
    <w:p w:rsidR="004B529D" w:rsidRPr="00FB2492" w:rsidRDefault="004B529D" w:rsidP="009F58B4">
      <w:pPr>
        <w:spacing w:after="120"/>
        <w:jc w:val="both"/>
      </w:pPr>
    </w:p>
    <w:sectPr w:rsidR="004B529D" w:rsidRPr="00FB2492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13" w:rsidRDefault="00481413">
      <w:r>
        <w:separator/>
      </w:r>
    </w:p>
  </w:endnote>
  <w:endnote w:type="continuationSeparator" w:id="0">
    <w:p w:rsidR="00481413" w:rsidRDefault="0048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13" w:rsidRDefault="00481413">
      <w:r>
        <w:separator/>
      </w:r>
    </w:p>
  </w:footnote>
  <w:footnote w:type="continuationSeparator" w:id="0">
    <w:p w:rsidR="00481413" w:rsidRDefault="004814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6C99"/>
    <w:multiLevelType w:val="multilevel"/>
    <w:tmpl w:val="FFCE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FB6C4E"/>
    <w:multiLevelType w:val="hybridMultilevel"/>
    <w:tmpl w:val="A1604F0C"/>
    <w:lvl w:ilvl="0" w:tplc="64AC9DD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4AC9DD2">
      <w:start w:val="8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1284C"/>
    <w:multiLevelType w:val="hybridMultilevel"/>
    <w:tmpl w:val="6B96F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C4DA0"/>
    <w:multiLevelType w:val="hybridMultilevel"/>
    <w:tmpl w:val="1084FEA8"/>
    <w:lvl w:ilvl="0" w:tplc="C23E3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0EBB4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8410C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E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07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E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C44FFE"/>
    <w:multiLevelType w:val="hybridMultilevel"/>
    <w:tmpl w:val="2586ECC8"/>
    <w:lvl w:ilvl="0" w:tplc="2A741F1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F0BD8"/>
    <w:multiLevelType w:val="hybridMultilevel"/>
    <w:tmpl w:val="25407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E762F6"/>
    <w:multiLevelType w:val="hybridMultilevel"/>
    <w:tmpl w:val="A0B82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E12815"/>
    <w:multiLevelType w:val="hybridMultilevel"/>
    <w:tmpl w:val="9FE0D234"/>
    <w:lvl w:ilvl="0" w:tplc="CA9A15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C6078E"/>
    <w:multiLevelType w:val="hybridMultilevel"/>
    <w:tmpl w:val="E146E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647BC"/>
    <w:multiLevelType w:val="hybridMultilevel"/>
    <w:tmpl w:val="98BAB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C5F45"/>
    <w:multiLevelType w:val="hybridMultilevel"/>
    <w:tmpl w:val="42F4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D21C6"/>
    <w:multiLevelType w:val="hybridMultilevel"/>
    <w:tmpl w:val="CBD64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FE5C2A"/>
    <w:multiLevelType w:val="hybridMultilevel"/>
    <w:tmpl w:val="261C8150"/>
    <w:lvl w:ilvl="0" w:tplc="EEF6F57C">
      <w:start w:val="2"/>
      <w:numFmt w:val="decimal"/>
      <w:pStyle w:val="Heading2"/>
      <w:lvlText w:val="%1.1"/>
      <w:lvlJc w:val="left"/>
      <w:pPr>
        <w:ind w:left="360" w:hanging="360"/>
      </w:pPr>
      <w:rPr>
        <w:rFonts w:hint="default"/>
      </w:rPr>
    </w:lvl>
    <w:lvl w:ilvl="1" w:tplc="2A741F14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E12BA5"/>
    <w:multiLevelType w:val="hybridMultilevel"/>
    <w:tmpl w:val="0A5A6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E57A3D"/>
    <w:multiLevelType w:val="hybridMultilevel"/>
    <w:tmpl w:val="A216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F1D2A"/>
    <w:multiLevelType w:val="hybridMultilevel"/>
    <w:tmpl w:val="1540B356"/>
    <w:lvl w:ilvl="0" w:tplc="4D7E58B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38CE4D2">
      <w:start w:val="30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3B7929"/>
    <w:multiLevelType w:val="multilevel"/>
    <w:tmpl w:val="F8A2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F2B3E34"/>
    <w:multiLevelType w:val="hybridMultilevel"/>
    <w:tmpl w:val="3FA89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6132A5"/>
    <w:multiLevelType w:val="hybridMultilevel"/>
    <w:tmpl w:val="3D067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7F3C46"/>
    <w:multiLevelType w:val="hybridMultilevel"/>
    <w:tmpl w:val="E2300E7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6F57360C"/>
    <w:multiLevelType w:val="hybridMultilevel"/>
    <w:tmpl w:val="69AC5216"/>
    <w:lvl w:ilvl="0" w:tplc="E506A134">
      <w:start w:val="1"/>
      <w:numFmt w:val="decimal"/>
      <w:pStyle w:val="3GPP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7"/>
  </w:num>
  <w:num w:numId="5">
    <w:abstractNumId w:val="13"/>
  </w:num>
  <w:num w:numId="6">
    <w:abstractNumId w:val="4"/>
  </w:num>
  <w:num w:numId="7">
    <w:abstractNumId w:val="2"/>
  </w:num>
  <w:num w:numId="8">
    <w:abstractNumId w:val="20"/>
  </w:num>
  <w:num w:numId="9">
    <w:abstractNumId w:val="16"/>
  </w:num>
  <w:num w:numId="10">
    <w:abstractNumId w:val="23"/>
  </w:num>
  <w:num w:numId="11">
    <w:abstractNumId w:val="6"/>
  </w:num>
  <w:num w:numId="12">
    <w:abstractNumId w:val="9"/>
    <w:lvlOverride w:ilvl="0">
      <w:lvl w:ilvl="0" w:tplc="CA9A15DA">
        <w:start w:val="1"/>
        <w:numFmt w:val="decimal"/>
        <w:pStyle w:val="Heading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>
    <w:abstractNumId w:val="14"/>
  </w:num>
  <w:num w:numId="14">
    <w:abstractNumId w:val="21"/>
  </w:num>
  <w:num w:numId="15">
    <w:abstractNumId w:val="11"/>
  </w:num>
  <w:num w:numId="16">
    <w:abstractNumId w:val="3"/>
  </w:num>
  <w:num w:numId="17">
    <w:abstractNumId w:val="22"/>
  </w:num>
  <w:num w:numId="18">
    <w:abstractNumId w:val="0"/>
  </w:num>
  <w:num w:numId="19">
    <w:abstractNumId w:val="18"/>
  </w:num>
  <w:num w:numId="20">
    <w:abstractNumId w:val="10"/>
  </w:num>
  <w:num w:numId="21">
    <w:abstractNumId w:val="19"/>
  </w:num>
  <w:num w:numId="22">
    <w:abstractNumId w:val="15"/>
  </w:num>
  <w:num w:numId="23">
    <w:abstractNumId w:val="12"/>
  </w:num>
  <w:num w:numId="24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proofState w:spelling="clean" w:grammar="clean"/>
  <w:attachedTemplate r:id="rId1"/>
  <w:linkStyles/>
  <w:stylePaneFormatFilter w:val="3F01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813"/>
    <w:rsid w:val="00000853"/>
    <w:rsid w:val="00000CE7"/>
    <w:rsid w:val="00000ED8"/>
    <w:rsid w:val="0000141D"/>
    <w:rsid w:val="000023A6"/>
    <w:rsid w:val="000032D6"/>
    <w:rsid w:val="000033ED"/>
    <w:rsid w:val="00003811"/>
    <w:rsid w:val="00003F15"/>
    <w:rsid w:val="00003F24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ECE"/>
    <w:rsid w:val="00022790"/>
    <w:rsid w:val="00022C9F"/>
    <w:rsid w:val="00024DC6"/>
    <w:rsid w:val="00025B5C"/>
    <w:rsid w:val="00025D50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6F5E"/>
    <w:rsid w:val="000403A2"/>
    <w:rsid w:val="00040C6B"/>
    <w:rsid w:val="00041E94"/>
    <w:rsid w:val="000427FB"/>
    <w:rsid w:val="000435F3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3C00"/>
    <w:rsid w:val="00053F4F"/>
    <w:rsid w:val="00054908"/>
    <w:rsid w:val="00055403"/>
    <w:rsid w:val="00055933"/>
    <w:rsid w:val="00055B90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5E5"/>
    <w:rsid w:val="0006764C"/>
    <w:rsid w:val="00067B22"/>
    <w:rsid w:val="00070806"/>
    <w:rsid w:val="0007159C"/>
    <w:rsid w:val="000729A3"/>
    <w:rsid w:val="00072D52"/>
    <w:rsid w:val="00072FD4"/>
    <w:rsid w:val="00072FFC"/>
    <w:rsid w:val="00073AFA"/>
    <w:rsid w:val="00074659"/>
    <w:rsid w:val="00074AE4"/>
    <w:rsid w:val="0007559D"/>
    <w:rsid w:val="000755B4"/>
    <w:rsid w:val="00075E55"/>
    <w:rsid w:val="0007612E"/>
    <w:rsid w:val="00076DB1"/>
    <w:rsid w:val="00077713"/>
    <w:rsid w:val="00080E11"/>
    <w:rsid w:val="00081E47"/>
    <w:rsid w:val="0008247E"/>
    <w:rsid w:val="00082CDA"/>
    <w:rsid w:val="00083B02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5F8"/>
    <w:rsid w:val="00095DEB"/>
    <w:rsid w:val="000962CD"/>
    <w:rsid w:val="00097058"/>
    <w:rsid w:val="00097924"/>
    <w:rsid w:val="00097F98"/>
    <w:rsid w:val="000A20BA"/>
    <w:rsid w:val="000A2249"/>
    <w:rsid w:val="000A243A"/>
    <w:rsid w:val="000A2D56"/>
    <w:rsid w:val="000A356B"/>
    <w:rsid w:val="000A3D29"/>
    <w:rsid w:val="000A44AD"/>
    <w:rsid w:val="000A46A6"/>
    <w:rsid w:val="000A47E2"/>
    <w:rsid w:val="000A4839"/>
    <w:rsid w:val="000A4945"/>
    <w:rsid w:val="000A4B03"/>
    <w:rsid w:val="000A4D7C"/>
    <w:rsid w:val="000A5721"/>
    <w:rsid w:val="000A609E"/>
    <w:rsid w:val="000A6A09"/>
    <w:rsid w:val="000A6CC2"/>
    <w:rsid w:val="000A6CEE"/>
    <w:rsid w:val="000A7205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B7EB9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6AB5"/>
    <w:rsid w:val="000C7659"/>
    <w:rsid w:val="000D0254"/>
    <w:rsid w:val="000D056B"/>
    <w:rsid w:val="000D16C3"/>
    <w:rsid w:val="000D193A"/>
    <w:rsid w:val="000D1E5F"/>
    <w:rsid w:val="000D24B2"/>
    <w:rsid w:val="000D273D"/>
    <w:rsid w:val="000D29A9"/>
    <w:rsid w:val="000D2FC1"/>
    <w:rsid w:val="000D3441"/>
    <w:rsid w:val="000D3BE4"/>
    <w:rsid w:val="000D49A6"/>
    <w:rsid w:val="000D53B2"/>
    <w:rsid w:val="000D619B"/>
    <w:rsid w:val="000D6888"/>
    <w:rsid w:val="000D6D22"/>
    <w:rsid w:val="000D75DF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7613"/>
    <w:rsid w:val="001008E4"/>
    <w:rsid w:val="00100E7C"/>
    <w:rsid w:val="00101381"/>
    <w:rsid w:val="00103417"/>
    <w:rsid w:val="001036A3"/>
    <w:rsid w:val="001036A5"/>
    <w:rsid w:val="0010375D"/>
    <w:rsid w:val="001040D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303F"/>
    <w:rsid w:val="0011310D"/>
    <w:rsid w:val="001131E2"/>
    <w:rsid w:val="001132FF"/>
    <w:rsid w:val="0011577E"/>
    <w:rsid w:val="00115EB2"/>
    <w:rsid w:val="0011701C"/>
    <w:rsid w:val="001175AD"/>
    <w:rsid w:val="00120E81"/>
    <w:rsid w:val="001213C9"/>
    <w:rsid w:val="00121632"/>
    <w:rsid w:val="00122B4F"/>
    <w:rsid w:val="001231CA"/>
    <w:rsid w:val="00123E86"/>
    <w:rsid w:val="001243CE"/>
    <w:rsid w:val="00125DEF"/>
    <w:rsid w:val="00126F1D"/>
    <w:rsid w:val="0012781D"/>
    <w:rsid w:val="00130BE1"/>
    <w:rsid w:val="001318E7"/>
    <w:rsid w:val="00131F8B"/>
    <w:rsid w:val="00132744"/>
    <w:rsid w:val="00133AC7"/>
    <w:rsid w:val="0013602C"/>
    <w:rsid w:val="001365B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B89"/>
    <w:rsid w:val="001612C1"/>
    <w:rsid w:val="001616EE"/>
    <w:rsid w:val="00161D23"/>
    <w:rsid w:val="0016398E"/>
    <w:rsid w:val="00163BD0"/>
    <w:rsid w:val="001641F1"/>
    <w:rsid w:val="00165033"/>
    <w:rsid w:val="0016567A"/>
    <w:rsid w:val="00165A7E"/>
    <w:rsid w:val="001670EA"/>
    <w:rsid w:val="001674A0"/>
    <w:rsid w:val="0017004F"/>
    <w:rsid w:val="001707D2"/>
    <w:rsid w:val="00170A88"/>
    <w:rsid w:val="00170B3C"/>
    <w:rsid w:val="00172D1A"/>
    <w:rsid w:val="00174479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584F"/>
    <w:rsid w:val="00185C32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4EA"/>
    <w:rsid w:val="00193DD4"/>
    <w:rsid w:val="00194A0C"/>
    <w:rsid w:val="00194D78"/>
    <w:rsid w:val="0019579C"/>
    <w:rsid w:val="00195E78"/>
    <w:rsid w:val="0019712E"/>
    <w:rsid w:val="00197BDF"/>
    <w:rsid w:val="001A0C55"/>
    <w:rsid w:val="001A103E"/>
    <w:rsid w:val="001A111A"/>
    <w:rsid w:val="001A11A8"/>
    <w:rsid w:val="001A1940"/>
    <w:rsid w:val="001A27C9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A7EAD"/>
    <w:rsid w:val="001B070D"/>
    <w:rsid w:val="001B1232"/>
    <w:rsid w:val="001B1A64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C011F"/>
    <w:rsid w:val="001C0134"/>
    <w:rsid w:val="001C1F43"/>
    <w:rsid w:val="001C3918"/>
    <w:rsid w:val="001C46A1"/>
    <w:rsid w:val="001C46E6"/>
    <w:rsid w:val="001C4C61"/>
    <w:rsid w:val="001C4CC0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B95"/>
    <w:rsid w:val="001D41AD"/>
    <w:rsid w:val="001D4E66"/>
    <w:rsid w:val="001D6678"/>
    <w:rsid w:val="001E065E"/>
    <w:rsid w:val="001E1685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200870"/>
    <w:rsid w:val="00202151"/>
    <w:rsid w:val="00203461"/>
    <w:rsid w:val="00204B3A"/>
    <w:rsid w:val="00205969"/>
    <w:rsid w:val="00206164"/>
    <w:rsid w:val="00206773"/>
    <w:rsid w:val="00207194"/>
    <w:rsid w:val="002101E0"/>
    <w:rsid w:val="002103E3"/>
    <w:rsid w:val="0021054B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863"/>
    <w:rsid w:val="0021396C"/>
    <w:rsid w:val="00213D86"/>
    <w:rsid w:val="002144B8"/>
    <w:rsid w:val="002149AF"/>
    <w:rsid w:val="00214F4D"/>
    <w:rsid w:val="002153FC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2A7A"/>
    <w:rsid w:val="00223E0D"/>
    <w:rsid w:val="0022436C"/>
    <w:rsid w:val="00224A2C"/>
    <w:rsid w:val="00224E2B"/>
    <w:rsid w:val="00225164"/>
    <w:rsid w:val="0022528F"/>
    <w:rsid w:val="00225FC9"/>
    <w:rsid w:val="00226BF0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0C3"/>
    <w:rsid w:val="0023325B"/>
    <w:rsid w:val="002349C4"/>
    <w:rsid w:val="00234B37"/>
    <w:rsid w:val="00234E69"/>
    <w:rsid w:val="00235B2B"/>
    <w:rsid w:val="00235B77"/>
    <w:rsid w:val="0023628A"/>
    <w:rsid w:val="002362A2"/>
    <w:rsid w:val="00236760"/>
    <w:rsid w:val="00236A8B"/>
    <w:rsid w:val="00236C20"/>
    <w:rsid w:val="00240A6A"/>
    <w:rsid w:val="00240D03"/>
    <w:rsid w:val="00242553"/>
    <w:rsid w:val="002427D6"/>
    <w:rsid w:val="0024336B"/>
    <w:rsid w:val="00243B9B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6D0C"/>
    <w:rsid w:val="00247832"/>
    <w:rsid w:val="00247DEE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2D85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91165"/>
    <w:rsid w:val="002912A3"/>
    <w:rsid w:val="002914AA"/>
    <w:rsid w:val="002932A6"/>
    <w:rsid w:val="002937B8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F55"/>
    <w:rsid w:val="002A2DC3"/>
    <w:rsid w:val="002A2F22"/>
    <w:rsid w:val="002A352A"/>
    <w:rsid w:val="002A35C4"/>
    <w:rsid w:val="002A39F3"/>
    <w:rsid w:val="002A3EA6"/>
    <w:rsid w:val="002A525B"/>
    <w:rsid w:val="002A5B38"/>
    <w:rsid w:val="002A5D87"/>
    <w:rsid w:val="002A70E1"/>
    <w:rsid w:val="002B0A8F"/>
    <w:rsid w:val="002B132E"/>
    <w:rsid w:val="002B1560"/>
    <w:rsid w:val="002B21CE"/>
    <w:rsid w:val="002B2813"/>
    <w:rsid w:val="002B3667"/>
    <w:rsid w:val="002B3AE1"/>
    <w:rsid w:val="002B4D11"/>
    <w:rsid w:val="002B60E3"/>
    <w:rsid w:val="002B6C25"/>
    <w:rsid w:val="002B7215"/>
    <w:rsid w:val="002B7773"/>
    <w:rsid w:val="002C06B7"/>
    <w:rsid w:val="002C139E"/>
    <w:rsid w:val="002C180A"/>
    <w:rsid w:val="002C39FE"/>
    <w:rsid w:val="002C466F"/>
    <w:rsid w:val="002C4EA6"/>
    <w:rsid w:val="002C5280"/>
    <w:rsid w:val="002C55A6"/>
    <w:rsid w:val="002C5D11"/>
    <w:rsid w:val="002C6E3E"/>
    <w:rsid w:val="002D0895"/>
    <w:rsid w:val="002D1214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E1B"/>
    <w:rsid w:val="002E1D1D"/>
    <w:rsid w:val="002E1EB8"/>
    <w:rsid w:val="002E22C5"/>
    <w:rsid w:val="002E3686"/>
    <w:rsid w:val="002E3A21"/>
    <w:rsid w:val="002E4153"/>
    <w:rsid w:val="002E4857"/>
    <w:rsid w:val="002E4FAF"/>
    <w:rsid w:val="002E5239"/>
    <w:rsid w:val="002E5E7D"/>
    <w:rsid w:val="002E62F0"/>
    <w:rsid w:val="002E6CE6"/>
    <w:rsid w:val="002E6DEE"/>
    <w:rsid w:val="002E725C"/>
    <w:rsid w:val="002E7FEB"/>
    <w:rsid w:val="002F074A"/>
    <w:rsid w:val="002F11B9"/>
    <w:rsid w:val="002F143E"/>
    <w:rsid w:val="002F144D"/>
    <w:rsid w:val="002F18A9"/>
    <w:rsid w:val="002F1E06"/>
    <w:rsid w:val="002F5C07"/>
    <w:rsid w:val="002F64BD"/>
    <w:rsid w:val="002F72DA"/>
    <w:rsid w:val="00300E13"/>
    <w:rsid w:val="00301EE5"/>
    <w:rsid w:val="0030235D"/>
    <w:rsid w:val="00302857"/>
    <w:rsid w:val="00302A21"/>
    <w:rsid w:val="003035D8"/>
    <w:rsid w:val="00303B0C"/>
    <w:rsid w:val="003048D7"/>
    <w:rsid w:val="00304E42"/>
    <w:rsid w:val="003061B5"/>
    <w:rsid w:val="003071F6"/>
    <w:rsid w:val="0030771E"/>
    <w:rsid w:val="00307A00"/>
    <w:rsid w:val="00310E98"/>
    <w:rsid w:val="00311040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771F"/>
    <w:rsid w:val="003179C3"/>
    <w:rsid w:val="00317EA0"/>
    <w:rsid w:val="00320DCD"/>
    <w:rsid w:val="003213B9"/>
    <w:rsid w:val="003216B6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36FE3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3E4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B29"/>
    <w:rsid w:val="00357B9C"/>
    <w:rsid w:val="00360E66"/>
    <w:rsid w:val="00361310"/>
    <w:rsid w:val="0036140A"/>
    <w:rsid w:val="00362676"/>
    <w:rsid w:val="00363D73"/>
    <w:rsid w:val="003642A6"/>
    <w:rsid w:val="00364BBC"/>
    <w:rsid w:val="00364BDE"/>
    <w:rsid w:val="00364D63"/>
    <w:rsid w:val="0036620B"/>
    <w:rsid w:val="003666FD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B7"/>
    <w:rsid w:val="00372BD8"/>
    <w:rsid w:val="003742F3"/>
    <w:rsid w:val="00374C5A"/>
    <w:rsid w:val="00374CAF"/>
    <w:rsid w:val="00374F4A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A77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A00F4"/>
    <w:rsid w:val="003A43B2"/>
    <w:rsid w:val="003A597F"/>
    <w:rsid w:val="003A5F81"/>
    <w:rsid w:val="003A6088"/>
    <w:rsid w:val="003A6DA3"/>
    <w:rsid w:val="003A7966"/>
    <w:rsid w:val="003A79F8"/>
    <w:rsid w:val="003B030B"/>
    <w:rsid w:val="003B081C"/>
    <w:rsid w:val="003B1105"/>
    <w:rsid w:val="003B1161"/>
    <w:rsid w:val="003B126F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10F"/>
    <w:rsid w:val="003C05A5"/>
    <w:rsid w:val="003C0DF5"/>
    <w:rsid w:val="003C2343"/>
    <w:rsid w:val="003C2C35"/>
    <w:rsid w:val="003C2E28"/>
    <w:rsid w:val="003C34F0"/>
    <w:rsid w:val="003C3ABE"/>
    <w:rsid w:val="003C3C92"/>
    <w:rsid w:val="003C42C7"/>
    <w:rsid w:val="003C7570"/>
    <w:rsid w:val="003C7848"/>
    <w:rsid w:val="003C7A07"/>
    <w:rsid w:val="003C7A5D"/>
    <w:rsid w:val="003C7D9A"/>
    <w:rsid w:val="003C7E86"/>
    <w:rsid w:val="003D005E"/>
    <w:rsid w:val="003D04E2"/>
    <w:rsid w:val="003D0CCD"/>
    <w:rsid w:val="003D1076"/>
    <w:rsid w:val="003D198A"/>
    <w:rsid w:val="003D1D26"/>
    <w:rsid w:val="003D28B1"/>
    <w:rsid w:val="003D3052"/>
    <w:rsid w:val="003D38C8"/>
    <w:rsid w:val="003D402B"/>
    <w:rsid w:val="003D7321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1329"/>
    <w:rsid w:val="003F1A7F"/>
    <w:rsid w:val="003F3084"/>
    <w:rsid w:val="003F30A7"/>
    <w:rsid w:val="003F3B26"/>
    <w:rsid w:val="003F3BC0"/>
    <w:rsid w:val="003F5D59"/>
    <w:rsid w:val="003F702F"/>
    <w:rsid w:val="0040053A"/>
    <w:rsid w:val="00400C1D"/>
    <w:rsid w:val="00400D0A"/>
    <w:rsid w:val="00401B6D"/>
    <w:rsid w:val="00401E2C"/>
    <w:rsid w:val="00402838"/>
    <w:rsid w:val="00403334"/>
    <w:rsid w:val="00403375"/>
    <w:rsid w:val="00403435"/>
    <w:rsid w:val="0040343F"/>
    <w:rsid w:val="00403EB1"/>
    <w:rsid w:val="004042DC"/>
    <w:rsid w:val="00404A05"/>
    <w:rsid w:val="00405917"/>
    <w:rsid w:val="00405A85"/>
    <w:rsid w:val="00406595"/>
    <w:rsid w:val="0040697D"/>
    <w:rsid w:val="00406ED2"/>
    <w:rsid w:val="00410094"/>
    <w:rsid w:val="00412590"/>
    <w:rsid w:val="004128A5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6D80"/>
    <w:rsid w:val="004176FB"/>
    <w:rsid w:val="004176FF"/>
    <w:rsid w:val="004202B5"/>
    <w:rsid w:val="00420B61"/>
    <w:rsid w:val="0042138F"/>
    <w:rsid w:val="00421608"/>
    <w:rsid w:val="00421859"/>
    <w:rsid w:val="00422BBE"/>
    <w:rsid w:val="0042306D"/>
    <w:rsid w:val="004234F9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1D47"/>
    <w:rsid w:val="0043202F"/>
    <w:rsid w:val="00432110"/>
    <w:rsid w:val="00432A2F"/>
    <w:rsid w:val="00433506"/>
    <w:rsid w:val="00433730"/>
    <w:rsid w:val="0043400A"/>
    <w:rsid w:val="00435652"/>
    <w:rsid w:val="00436E43"/>
    <w:rsid w:val="00436F01"/>
    <w:rsid w:val="00437258"/>
    <w:rsid w:val="0043751F"/>
    <w:rsid w:val="0043763D"/>
    <w:rsid w:val="00437A61"/>
    <w:rsid w:val="00440860"/>
    <w:rsid w:val="00441877"/>
    <w:rsid w:val="004426C0"/>
    <w:rsid w:val="0044287D"/>
    <w:rsid w:val="00442F9F"/>
    <w:rsid w:val="00443548"/>
    <w:rsid w:val="00443D32"/>
    <w:rsid w:val="00443FF9"/>
    <w:rsid w:val="0044416F"/>
    <w:rsid w:val="00444B1D"/>
    <w:rsid w:val="0044514A"/>
    <w:rsid w:val="00445FF7"/>
    <w:rsid w:val="00447263"/>
    <w:rsid w:val="00447766"/>
    <w:rsid w:val="004478B9"/>
    <w:rsid w:val="00450C71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32B6"/>
    <w:rsid w:val="00463B13"/>
    <w:rsid w:val="00466292"/>
    <w:rsid w:val="00466649"/>
    <w:rsid w:val="00467311"/>
    <w:rsid w:val="00467E1A"/>
    <w:rsid w:val="00467FA5"/>
    <w:rsid w:val="004701AA"/>
    <w:rsid w:val="004705EF"/>
    <w:rsid w:val="004721BC"/>
    <w:rsid w:val="00473D37"/>
    <w:rsid w:val="0047458B"/>
    <w:rsid w:val="00475614"/>
    <w:rsid w:val="00475C63"/>
    <w:rsid w:val="004762AB"/>
    <w:rsid w:val="00477593"/>
    <w:rsid w:val="004778B5"/>
    <w:rsid w:val="00481046"/>
    <w:rsid w:val="00481413"/>
    <w:rsid w:val="00481645"/>
    <w:rsid w:val="004823FD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B42"/>
    <w:rsid w:val="00496B93"/>
    <w:rsid w:val="00496D59"/>
    <w:rsid w:val="004A25B6"/>
    <w:rsid w:val="004A2685"/>
    <w:rsid w:val="004A26EF"/>
    <w:rsid w:val="004A284B"/>
    <w:rsid w:val="004A32EB"/>
    <w:rsid w:val="004A4185"/>
    <w:rsid w:val="004A4BC3"/>
    <w:rsid w:val="004A4D1B"/>
    <w:rsid w:val="004A61AC"/>
    <w:rsid w:val="004A67FF"/>
    <w:rsid w:val="004A6834"/>
    <w:rsid w:val="004A6EF7"/>
    <w:rsid w:val="004A7854"/>
    <w:rsid w:val="004B04C0"/>
    <w:rsid w:val="004B1085"/>
    <w:rsid w:val="004B1D34"/>
    <w:rsid w:val="004B2CE0"/>
    <w:rsid w:val="004B47C7"/>
    <w:rsid w:val="004B48F2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B7F73"/>
    <w:rsid w:val="004C1394"/>
    <w:rsid w:val="004C20B0"/>
    <w:rsid w:val="004C3A83"/>
    <w:rsid w:val="004C4997"/>
    <w:rsid w:val="004C4B8F"/>
    <w:rsid w:val="004C4F58"/>
    <w:rsid w:val="004C5688"/>
    <w:rsid w:val="004C5E0E"/>
    <w:rsid w:val="004C7072"/>
    <w:rsid w:val="004C795A"/>
    <w:rsid w:val="004D006C"/>
    <w:rsid w:val="004D098E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B14"/>
    <w:rsid w:val="004D52C0"/>
    <w:rsid w:val="004D61FE"/>
    <w:rsid w:val="004D6321"/>
    <w:rsid w:val="004D6C29"/>
    <w:rsid w:val="004E0718"/>
    <w:rsid w:val="004E16E9"/>
    <w:rsid w:val="004E20A3"/>
    <w:rsid w:val="004E28FA"/>
    <w:rsid w:val="004E33F3"/>
    <w:rsid w:val="004E35B7"/>
    <w:rsid w:val="004E49C1"/>
    <w:rsid w:val="004E52D3"/>
    <w:rsid w:val="004E5327"/>
    <w:rsid w:val="004E5902"/>
    <w:rsid w:val="004E6B06"/>
    <w:rsid w:val="004E6C80"/>
    <w:rsid w:val="004E7014"/>
    <w:rsid w:val="004E7ECD"/>
    <w:rsid w:val="004F015E"/>
    <w:rsid w:val="004F025C"/>
    <w:rsid w:val="004F08C5"/>
    <w:rsid w:val="004F0DB4"/>
    <w:rsid w:val="004F107A"/>
    <w:rsid w:val="004F1F16"/>
    <w:rsid w:val="004F2C55"/>
    <w:rsid w:val="004F35A9"/>
    <w:rsid w:val="004F3792"/>
    <w:rsid w:val="004F3B51"/>
    <w:rsid w:val="004F3D5D"/>
    <w:rsid w:val="004F43EA"/>
    <w:rsid w:val="004F5835"/>
    <w:rsid w:val="004F5C52"/>
    <w:rsid w:val="004F6291"/>
    <w:rsid w:val="004F6D60"/>
    <w:rsid w:val="004F6D6D"/>
    <w:rsid w:val="004F75CE"/>
    <w:rsid w:val="004F7B4B"/>
    <w:rsid w:val="00500684"/>
    <w:rsid w:val="0050071D"/>
    <w:rsid w:val="005014BC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22F1"/>
    <w:rsid w:val="00512D17"/>
    <w:rsid w:val="0051330B"/>
    <w:rsid w:val="0051334A"/>
    <w:rsid w:val="0051423C"/>
    <w:rsid w:val="00514416"/>
    <w:rsid w:val="0051459E"/>
    <w:rsid w:val="00515519"/>
    <w:rsid w:val="00516D12"/>
    <w:rsid w:val="00516FD9"/>
    <w:rsid w:val="00517217"/>
    <w:rsid w:val="0051734D"/>
    <w:rsid w:val="00517A82"/>
    <w:rsid w:val="00517C73"/>
    <w:rsid w:val="0052113F"/>
    <w:rsid w:val="00522140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5D84"/>
    <w:rsid w:val="00526FB5"/>
    <w:rsid w:val="005276BC"/>
    <w:rsid w:val="00527E6D"/>
    <w:rsid w:val="00530AED"/>
    <w:rsid w:val="00532ADE"/>
    <w:rsid w:val="0053421D"/>
    <w:rsid w:val="005342F0"/>
    <w:rsid w:val="005346A5"/>
    <w:rsid w:val="00535D9C"/>
    <w:rsid w:val="005363E8"/>
    <w:rsid w:val="005367BE"/>
    <w:rsid w:val="00536B4D"/>
    <w:rsid w:val="005417C9"/>
    <w:rsid w:val="00541E64"/>
    <w:rsid w:val="00541EB5"/>
    <w:rsid w:val="00542663"/>
    <w:rsid w:val="00542CB5"/>
    <w:rsid w:val="00542FE3"/>
    <w:rsid w:val="005436D1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448"/>
    <w:rsid w:val="00553E6C"/>
    <w:rsid w:val="00554C82"/>
    <w:rsid w:val="0055647A"/>
    <w:rsid w:val="00556AA8"/>
    <w:rsid w:val="00556B8A"/>
    <w:rsid w:val="00557E83"/>
    <w:rsid w:val="00557FAE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C33"/>
    <w:rsid w:val="00571296"/>
    <w:rsid w:val="00571734"/>
    <w:rsid w:val="00572336"/>
    <w:rsid w:val="00572393"/>
    <w:rsid w:val="00572BE0"/>
    <w:rsid w:val="00572EC0"/>
    <w:rsid w:val="00572F2E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4726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A714E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07C2"/>
    <w:rsid w:val="005C102F"/>
    <w:rsid w:val="005C11C0"/>
    <w:rsid w:val="005C2162"/>
    <w:rsid w:val="005C2684"/>
    <w:rsid w:val="005C2FE5"/>
    <w:rsid w:val="005C492F"/>
    <w:rsid w:val="005C50BD"/>
    <w:rsid w:val="005C55F6"/>
    <w:rsid w:val="005C5A5E"/>
    <w:rsid w:val="005C76DF"/>
    <w:rsid w:val="005C7C25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6E17"/>
    <w:rsid w:val="005D712D"/>
    <w:rsid w:val="005D718D"/>
    <w:rsid w:val="005D79C5"/>
    <w:rsid w:val="005D7DE6"/>
    <w:rsid w:val="005E165C"/>
    <w:rsid w:val="005E2732"/>
    <w:rsid w:val="005E3F9F"/>
    <w:rsid w:val="005E4F2B"/>
    <w:rsid w:val="005F085D"/>
    <w:rsid w:val="005F0D07"/>
    <w:rsid w:val="005F0E4E"/>
    <w:rsid w:val="005F30A0"/>
    <w:rsid w:val="005F366E"/>
    <w:rsid w:val="005F3814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ED7"/>
    <w:rsid w:val="0060346C"/>
    <w:rsid w:val="006038A6"/>
    <w:rsid w:val="00603E9F"/>
    <w:rsid w:val="00604258"/>
    <w:rsid w:val="0060483B"/>
    <w:rsid w:val="00605AA9"/>
    <w:rsid w:val="00605C62"/>
    <w:rsid w:val="00605E70"/>
    <w:rsid w:val="00607973"/>
    <w:rsid w:val="006106A7"/>
    <w:rsid w:val="00610E1D"/>
    <w:rsid w:val="00612DF0"/>
    <w:rsid w:val="006135EF"/>
    <w:rsid w:val="006139EF"/>
    <w:rsid w:val="00614CD1"/>
    <w:rsid w:val="00614FCF"/>
    <w:rsid w:val="00616FAD"/>
    <w:rsid w:val="00617D97"/>
    <w:rsid w:val="0062202B"/>
    <w:rsid w:val="006224A4"/>
    <w:rsid w:val="006233EE"/>
    <w:rsid w:val="00623674"/>
    <w:rsid w:val="00624A16"/>
    <w:rsid w:val="00625597"/>
    <w:rsid w:val="006258FF"/>
    <w:rsid w:val="00630A61"/>
    <w:rsid w:val="00630AB5"/>
    <w:rsid w:val="00631296"/>
    <w:rsid w:val="0063173B"/>
    <w:rsid w:val="006319D2"/>
    <w:rsid w:val="006322BC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60670"/>
    <w:rsid w:val="006607D5"/>
    <w:rsid w:val="00661412"/>
    <w:rsid w:val="0066185B"/>
    <w:rsid w:val="006625AC"/>
    <w:rsid w:val="006625C9"/>
    <w:rsid w:val="00662B01"/>
    <w:rsid w:val="00662DC9"/>
    <w:rsid w:val="00663117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202B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3BBB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7DB"/>
    <w:rsid w:val="00690C7E"/>
    <w:rsid w:val="00690E94"/>
    <w:rsid w:val="00691E2A"/>
    <w:rsid w:val="00693F7D"/>
    <w:rsid w:val="00694270"/>
    <w:rsid w:val="006944F3"/>
    <w:rsid w:val="00694C3E"/>
    <w:rsid w:val="00695F8B"/>
    <w:rsid w:val="00696093"/>
    <w:rsid w:val="006973F6"/>
    <w:rsid w:val="006975A7"/>
    <w:rsid w:val="006A0D77"/>
    <w:rsid w:val="006A0DF4"/>
    <w:rsid w:val="006A12A2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6FF3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5095"/>
    <w:rsid w:val="006B6977"/>
    <w:rsid w:val="006C0399"/>
    <w:rsid w:val="006C0925"/>
    <w:rsid w:val="006C0BEA"/>
    <w:rsid w:val="006C0CBB"/>
    <w:rsid w:val="006C0D75"/>
    <w:rsid w:val="006C14F9"/>
    <w:rsid w:val="006C2A38"/>
    <w:rsid w:val="006C2BF7"/>
    <w:rsid w:val="006C3FC9"/>
    <w:rsid w:val="006C5177"/>
    <w:rsid w:val="006C6EE7"/>
    <w:rsid w:val="006C7D48"/>
    <w:rsid w:val="006D03E4"/>
    <w:rsid w:val="006D0555"/>
    <w:rsid w:val="006D1EC3"/>
    <w:rsid w:val="006D2CF9"/>
    <w:rsid w:val="006D2DFD"/>
    <w:rsid w:val="006D3058"/>
    <w:rsid w:val="006D31BC"/>
    <w:rsid w:val="006D3FD3"/>
    <w:rsid w:val="006D4697"/>
    <w:rsid w:val="006D58D9"/>
    <w:rsid w:val="006D62E3"/>
    <w:rsid w:val="006D63B9"/>
    <w:rsid w:val="006D6FF2"/>
    <w:rsid w:val="006E059F"/>
    <w:rsid w:val="006E0BDC"/>
    <w:rsid w:val="006E13D1"/>
    <w:rsid w:val="006E22A7"/>
    <w:rsid w:val="006E2981"/>
    <w:rsid w:val="006E3D74"/>
    <w:rsid w:val="006E3E21"/>
    <w:rsid w:val="006E52A1"/>
    <w:rsid w:val="006E6A0C"/>
    <w:rsid w:val="006E6AB2"/>
    <w:rsid w:val="006E6BA3"/>
    <w:rsid w:val="006E6FFE"/>
    <w:rsid w:val="006E773F"/>
    <w:rsid w:val="006E7EE5"/>
    <w:rsid w:val="006F0214"/>
    <w:rsid w:val="006F0492"/>
    <w:rsid w:val="006F076B"/>
    <w:rsid w:val="006F123E"/>
    <w:rsid w:val="006F2D22"/>
    <w:rsid w:val="006F310D"/>
    <w:rsid w:val="006F3589"/>
    <w:rsid w:val="006F3DBB"/>
    <w:rsid w:val="006F4583"/>
    <w:rsid w:val="006F4B34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53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7A3A"/>
    <w:rsid w:val="007100F9"/>
    <w:rsid w:val="00710282"/>
    <w:rsid w:val="007106D4"/>
    <w:rsid w:val="00710BCC"/>
    <w:rsid w:val="00711275"/>
    <w:rsid w:val="007114F6"/>
    <w:rsid w:val="00711E13"/>
    <w:rsid w:val="00712A7A"/>
    <w:rsid w:val="00712EDA"/>
    <w:rsid w:val="007143F8"/>
    <w:rsid w:val="007162D8"/>
    <w:rsid w:val="0071705B"/>
    <w:rsid w:val="00717094"/>
    <w:rsid w:val="007202E7"/>
    <w:rsid w:val="00722253"/>
    <w:rsid w:val="0072256E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75A2"/>
    <w:rsid w:val="007401FE"/>
    <w:rsid w:val="007405B2"/>
    <w:rsid w:val="0074067F"/>
    <w:rsid w:val="00740832"/>
    <w:rsid w:val="007412C6"/>
    <w:rsid w:val="00743028"/>
    <w:rsid w:val="007433FE"/>
    <w:rsid w:val="007455FD"/>
    <w:rsid w:val="00746086"/>
    <w:rsid w:val="007460F5"/>
    <w:rsid w:val="00746659"/>
    <w:rsid w:val="0074691A"/>
    <w:rsid w:val="007474C7"/>
    <w:rsid w:val="0075115C"/>
    <w:rsid w:val="0075175D"/>
    <w:rsid w:val="00752717"/>
    <w:rsid w:val="00752A90"/>
    <w:rsid w:val="00752F4E"/>
    <w:rsid w:val="0075348F"/>
    <w:rsid w:val="007536A2"/>
    <w:rsid w:val="0075373E"/>
    <w:rsid w:val="00753902"/>
    <w:rsid w:val="00754C7C"/>
    <w:rsid w:val="00755F8D"/>
    <w:rsid w:val="00756365"/>
    <w:rsid w:val="00756832"/>
    <w:rsid w:val="00757E6B"/>
    <w:rsid w:val="00760478"/>
    <w:rsid w:val="007613F5"/>
    <w:rsid w:val="00761485"/>
    <w:rsid w:val="007633C9"/>
    <w:rsid w:val="00763B3C"/>
    <w:rsid w:val="00763EF1"/>
    <w:rsid w:val="00765261"/>
    <w:rsid w:val="0076662D"/>
    <w:rsid w:val="007677ED"/>
    <w:rsid w:val="0076783D"/>
    <w:rsid w:val="00767AB7"/>
    <w:rsid w:val="00771FFA"/>
    <w:rsid w:val="0077237F"/>
    <w:rsid w:val="007725F9"/>
    <w:rsid w:val="00772C3E"/>
    <w:rsid w:val="007739FC"/>
    <w:rsid w:val="007746CD"/>
    <w:rsid w:val="0077548E"/>
    <w:rsid w:val="007757FC"/>
    <w:rsid w:val="0077597C"/>
    <w:rsid w:val="00775AED"/>
    <w:rsid w:val="00776626"/>
    <w:rsid w:val="00776F0C"/>
    <w:rsid w:val="00777911"/>
    <w:rsid w:val="00777B09"/>
    <w:rsid w:val="00777E03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65DE"/>
    <w:rsid w:val="00787051"/>
    <w:rsid w:val="00787640"/>
    <w:rsid w:val="007876E4"/>
    <w:rsid w:val="007906C3"/>
    <w:rsid w:val="007909D7"/>
    <w:rsid w:val="0079129A"/>
    <w:rsid w:val="00791731"/>
    <w:rsid w:val="007917B8"/>
    <w:rsid w:val="00792284"/>
    <w:rsid w:val="007923AE"/>
    <w:rsid w:val="007925CC"/>
    <w:rsid w:val="00792652"/>
    <w:rsid w:val="00792F36"/>
    <w:rsid w:val="00793675"/>
    <w:rsid w:val="00793E48"/>
    <w:rsid w:val="0079450F"/>
    <w:rsid w:val="0079566B"/>
    <w:rsid w:val="00795DE5"/>
    <w:rsid w:val="00796029"/>
    <w:rsid w:val="0079602D"/>
    <w:rsid w:val="0079653C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8D4"/>
    <w:rsid w:val="007B4A5E"/>
    <w:rsid w:val="007B53A6"/>
    <w:rsid w:val="007B6C76"/>
    <w:rsid w:val="007B7496"/>
    <w:rsid w:val="007B7EDA"/>
    <w:rsid w:val="007C2739"/>
    <w:rsid w:val="007C2751"/>
    <w:rsid w:val="007C289D"/>
    <w:rsid w:val="007C2ED0"/>
    <w:rsid w:val="007C3FCB"/>
    <w:rsid w:val="007C5270"/>
    <w:rsid w:val="007C5584"/>
    <w:rsid w:val="007C6341"/>
    <w:rsid w:val="007C7DF2"/>
    <w:rsid w:val="007D06CB"/>
    <w:rsid w:val="007D07CA"/>
    <w:rsid w:val="007D0C44"/>
    <w:rsid w:val="007D2DD0"/>
    <w:rsid w:val="007D380A"/>
    <w:rsid w:val="007D4357"/>
    <w:rsid w:val="007D4B40"/>
    <w:rsid w:val="007D526F"/>
    <w:rsid w:val="007D5D29"/>
    <w:rsid w:val="007D61DB"/>
    <w:rsid w:val="007D62C6"/>
    <w:rsid w:val="007D6E2E"/>
    <w:rsid w:val="007D7428"/>
    <w:rsid w:val="007D776E"/>
    <w:rsid w:val="007D7A91"/>
    <w:rsid w:val="007E1881"/>
    <w:rsid w:val="007E212C"/>
    <w:rsid w:val="007E3704"/>
    <w:rsid w:val="007E4062"/>
    <w:rsid w:val="007E4656"/>
    <w:rsid w:val="007E502E"/>
    <w:rsid w:val="007E54CB"/>
    <w:rsid w:val="007E5863"/>
    <w:rsid w:val="007E5BB1"/>
    <w:rsid w:val="007E61D7"/>
    <w:rsid w:val="007E670B"/>
    <w:rsid w:val="007E7D32"/>
    <w:rsid w:val="007E7F73"/>
    <w:rsid w:val="007F0168"/>
    <w:rsid w:val="007F0E84"/>
    <w:rsid w:val="007F15EE"/>
    <w:rsid w:val="007F19F8"/>
    <w:rsid w:val="007F29F0"/>
    <w:rsid w:val="007F40A5"/>
    <w:rsid w:val="007F493D"/>
    <w:rsid w:val="007F4B01"/>
    <w:rsid w:val="007F4B96"/>
    <w:rsid w:val="007F4D38"/>
    <w:rsid w:val="007F5CFE"/>
    <w:rsid w:val="007F6568"/>
    <w:rsid w:val="007F67E3"/>
    <w:rsid w:val="007F6D3E"/>
    <w:rsid w:val="007F75DC"/>
    <w:rsid w:val="007F76A3"/>
    <w:rsid w:val="00800061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2113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ACE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602D0"/>
    <w:rsid w:val="00860479"/>
    <w:rsid w:val="008613A2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011"/>
    <w:rsid w:val="00883178"/>
    <w:rsid w:val="0088321C"/>
    <w:rsid w:val="008836B8"/>
    <w:rsid w:val="00883DD0"/>
    <w:rsid w:val="00883F3B"/>
    <w:rsid w:val="00885499"/>
    <w:rsid w:val="0088573F"/>
    <w:rsid w:val="008868B1"/>
    <w:rsid w:val="008872E0"/>
    <w:rsid w:val="00887C46"/>
    <w:rsid w:val="008908D5"/>
    <w:rsid w:val="008914ED"/>
    <w:rsid w:val="008926FE"/>
    <w:rsid w:val="0089365F"/>
    <w:rsid w:val="00894FF0"/>
    <w:rsid w:val="0089558A"/>
    <w:rsid w:val="00896937"/>
    <w:rsid w:val="00896CB5"/>
    <w:rsid w:val="008976FE"/>
    <w:rsid w:val="00897C5A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DF2"/>
    <w:rsid w:val="008C2658"/>
    <w:rsid w:val="008C2964"/>
    <w:rsid w:val="008C375E"/>
    <w:rsid w:val="008C4C4D"/>
    <w:rsid w:val="008C62C8"/>
    <w:rsid w:val="008C6EF2"/>
    <w:rsid w:val="008D0543"/>
    <w:rsid w:val="008D2946"/>
    <w:rsid w:val="008D3C06"/>
    <w:rsid w:val="008D4596"/>
    <w:rsid w:val="008D51B2"/>
    <w:rsid w:val="008D707B"/>
    <w:rsid w:val="008D73E3"/>
    <w:rsid w:val="008E0F52"/>
    <w:rsid w:val="008E103B"/>
    <w:rsid w:val="008E13F3"/>
    <w:rsid w:val="008E1644"/>
    <w:rsid w:val="008E1A57"/>
    <w:rsid w:val="008E1D83"/>
    <w:rsid w:val="008E39E6"/>
    <w:rsid w:val="008E4461"/>
    <w:rsid w:val="008E4D92"/>
    <w:rsid w:val="008E5029"/>
    <w:rsid w:val="008E595F"/>
    <w:rsid w:val="008E5F57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E9B"/>
    <w:rsid w:val="008F3F09"/>
    <w:rsid w:val="008F42A5"/>
    <w:rsid w:val="008F4992"/>
    <w:rsid w:val="008F5959"/>
    <w:rsid w:val="008F6514"/>
    <w:rsid w:val="009007BB"/>
    <w:rsid w:val="00900947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F83"/>
    <w:rsid w:val="00905FFF"/>
    <w:rsid w:val="00906721"/>
    <w:rsid w:val="009068FB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6558"/>
    <w:rsid w:val="0092067F"/>
    <w:rsid w:val="0092101F"/>
    <w:rsid w:val="00921F0F"/>
    <w:rsid w:val="009227EA"/>
    <w:rsid w:val="00922B26"/>
    <w:rsid w:val="009239C1"/>
    <w:rsid w:val="00925776"/>
    <w:rsid w:val="00926359"/>
    <w:rsid w:val="00927C14"/>
    <w:rsid w:val="00927E04"/>
    <w:rsid w:val="00930C42"/>
    <w:rsid w:val="0093373F"/>
    <w:rsid w:val="0093660A"/>
    <w:rsid w:val="00936767"/>
    <w:rsid w:val="00937883"/>
    <w:rsid w:val="00937AC7"/>
    <w:rsid w:val="00937EAA"/>
    <w:rsid w:val="009413A4"/>
    <w:rsid w:val="009424A0"/>
    <w:rsid w:val="00942B97"/>
    <w:rsid w:val="00943136"/>
    <w:rsid w:val="009437A1"/>
    <w:rsid w:val="00943C91"/>
    <w:rsid w:val="00944079"/>
    <w:rsid w:val="00945D9E"/>
    <w:rsid w:val="00946DE8"/>
    <w:rsid w:val="0094740F"/>
    <w:rsid w:val="00947AC8"/>
    <w:rsid w:val="00951861"/>
    <w:rsid w:val="009519EE"/>
    <w:rsid w:val="00951DEE"/>
    <w:rsid w:val="00952D5F"/>
    <w:rsid w:val="00952F25"/>
    <w:rsid w:val="00953A6D"/>
    <w:rsid w:val="009547CF"/>
    <w:rsid w:val="00954BA3"/>
    <w:rsid w:val="00954EF6"/>
    <w:rsid w:val="00955274"/>
    <w:rsid w:val="009562A9"/>
    <w:rsid w:val="009564FC"/>
    <w:rsid w:val="00956889"/>
    <w:rsid w:val="00956D9D"/>
    <w:rsid w:val="00957812"/>
    <w:rsid w:val="009605D7"/>
    <w:rsid w:val="00960A56"/>
    <w:rsid w:val="00961004"/>
    <w:rsid w:val="00961386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80221"/>
    <w:rsid w:val="0098092C"/>
    <w:rsid w:val="0098268E"/>
    <w:rsid w:val="00983AFA"/>
    <w:rsid w:val="009841A0"/>
    <w:rsid w:val="00984E48"/>
    <w:rsid w:val="00985CEC"/>
    <w:rsid w:val="00985EF7"/>
    <w:rsid w:val="009864B1"/>
    <w:rsid w:val="00986573"/>
    <w:rsid w:val="009874E8"/>
    <w:rsid w:val="009901D2"/>
    <w:rsid w:val="00990D45"/>
    <w:rsid w:val="00991C38"/>
    <w:rsid w:val="0099279D"/>
    <w:rsid w:val="00992E50"/>
    <w:rsid w:val="00993312"/>
    <w:rsid w:val="00993836"/>
    <w:rsid w:val="00994E15"/>
    <w:rsid w:val="00996A15"/>
    <w:rsid w:val="00997D8A"/>
    <w:rsid w:val="009A03E1"/>
    <w:rsid w:val="009A0E19"/>
    <w:rsid w:val="009A110C"/>
    <w:rsid w:val="009A16BB"/>
    <w:rsid w:val="009A29B3"/>
    <w:rsid w:val="009A31E9"/>
    <w:rsid w:val="009A33EF"/>
    <w:rsid w:val="009A33F0"/>
    <w:rsid w:val="009A3B0D"/>
    <w:rsid w:val="009A3CE1"/>
    <w:rsid w:val="009A45C5"/>
    <w:rsid w:val="009A4ACA"/>
    <w:rsid w:val="009A4BC2"/>
    <w:rsid w:val="009A5999"/>
    <w:rsid w:val="009A6574"/>
    <w:rsid w:val="009B08B6"/>
    <w:rsid w:val="009B17E6"/>
    <w:rsid w:val="009B2051"/>
    <w:rsid w:val="009B22EF"/>
    <w:rsid w:val="009B2AE9"/>
    <w:rsid w:val="009B3BB5"/>
    <w:rsid w:val="009B3EFF"/>
    <w:rsid w:val="009B4209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5E16"/>
    <w:rsid w:val="009C5E45"/>
    <w:rsid w:val="009C6335"/>
    <w:rsid w:val="009C73D2"/>
    <w:rsid w:val="009D0220"/>
    <w:rsid w:val="009D123F"/>
    <w:rsid w:val="009D14D0"/>
    <w:rsid w:val="009D3B75"/>
    <w:rsid w:val="009D443E"/>
    <w:rsid w:val="009D444F"/>
    <w:rsid w:val="009D4A84"/>
    <w:rsid w:val="009D698E"/>
    <w:rsid w:val="009D7B41"/>
    <w:rsid w:val="009E1549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F01FE"/>
    <w:rsid w:val="009F0712"/>
    <w:rsid w:val="009F155C"/>
    <w:rsid w:val="009F1E03"/>
    <w:rsid w:val="009F2BD3"/>
    <w:rsid w:val="009F3421"/>
    <w:rsid w:val="009F36A4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3F4D"/>
    <w:rsid w:val="00A04123"/>
    <w:rsid w:val="00A04CAD"/>
    <w:rsid w:val="00A04E9B"/>
    <w:rsid w:val="00A04FAD"/>
    <w:rsid w:val="00A0528D"/>
    <w:rsid w:val="00A065AE"/>
    <w:rsid w:val="00A07187"/>
    <w:rsid w:val="00A071E5"/>
    <w:rsid w:val="00A10031"/>
    <w:rsid w:val="00A107EE"/>
    <w:rsid w:val="00A108C5"/>
    <w:rsid w:val="00A118E1"/>
    <w:rsid w:val="00A1209A"/>
    <w:rsid w:val="00A12FE5"/>
    <w:rsid w:val="00A13A13"/>
    <w:rsid w:val="00A1439F"/>
    <w:rsid w:val="00A14C42"/>
    <w:rsid w:val="00A14D40"/>
    <w:rsid w:val="00A1575C"/>
    <w:rsid w:val="00A15A9B"/>
    <w:rsid w:val="00A15D69"/>
    <w:rsid w:val="00A16294"/>
    <w:rsid w:val="00A20BFC"/>
    <w:rsid w:val="00A2103E"/>
    <w:rsid w:val="00A21556"/>
    <w:rsid w:val="00A217B0"/>
    <w:rsid w:val="00A21DA8"/>
    <w:rsid w:val="00A22A65"/>
    <w:rsid w:val="00A22AC3"/>
    <w:rsid w:val="00A22CE5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227"/>
    <w:rsid w:val="00A40E01"/>
    <w:rsid w:val="00A4171B"/>
    <w:rsid w:val="00A4307B"/>
    <w:rsid w:val="00A433FE"/>
    <w:rsid w:val="00A439F1"/>
    <w:rsid w:val="00A452A4"/>
    <w:rsid w:val="00A454EB"/>
    <w:rsid w:val="00A45F1E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E31"/>
    <w:rsid w:val="00A52176"/>
    <w:rsid w:val="00A531E0"/>
    <w:rsid w:val="00A5359F"/>
    <w:rsid w:val="00A539D1"/>
    <w:rsid w:val="00A53A07"/>
    <w:rsid w:val="00A53CB5"/>
    <w:rsid w:val="00A54471"/>
    <w:rsid w:val="00A54F4E"/>
    <w:rsid w:val="00A5592F"/>
    <w:rsid w:val="00A55D1A"/>
    <w:rsid w:val="00A55D30"/>
    <w:rsid w:val="00A56F11"/>
    <w:rsid w:val="00A57834"/>
    <w:rsid w:val="00A60A02"/>
    <w:rsid w:val="00A60EDB"/>
    <w:rsid w:val="00A612D1"/>
    <w:rsid w:val="00A6147B"/>
    <w:rsid w:val="00A630DE"/>
    <w:rsid w:val="00A6316D"/>
    <w:rsid w:val="00A63F0A"/>
    <w:rsid w:val="00A641E4"/>
    <w:rsid w:val="00A6458B"/>
    <w:rsid w:val="00A64C66"/>
    <w:rsid w:val="00A655AE"/>
    <w:rsid w:val="00A65A8E"/>
    <w:rsid w:val="00A6633E"/>
    <w:rsid w:val="00A67AD9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4BDC"/>
    <w:rsid w:val="00A74C53"/>
    <w:rsid w:val="00A74EBA"/>
    <w:rsid w:val="00A74F8A"/>
    <w:rsid w:val="00A75914"/>
    <w:rsid w:val="00A768B5"/>
    <w:rsid w:val="00A769DE"/>
    <w:rsid w:val="00A77B1B"/>
    <w:rsid w:val="00A8025E"/>
    <w:rsid w:val="00A81F18"/>
    <w:rsid w:val="00A8240F"/>
    <w:rsid w:val="00A830EA"/>
    <w:rsid w:val="00A83B05"/>
    <w:rsid w:val="00A85244"/>
    <w:rsid w:val="00A854EF"/>
    <w:rsid w:val="00A85517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A97"/>
    <w:rsid w:val="00AA57A4"/>
    <w:rsid w:val="00AA5E1B"/>
    <w:rsid w:val="00AA66C7"/>
    <w:rsid w:val="00AA7819"/>
    <w:rsid w:val="00AA7FA4"/>
    <w:rsid w:val="00AB0E52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1B"/>
    <w:rsid w:val="00AC0BFD"/>
    <w:rsid w:val="00AC0EA9"/>
    <w:rsid w:val="00AC147D"/>
    <w:rsid w:val="00AC17FE"/>
    <w:rsid w:val="00AC18C3"/>
    <w:rsid w:val="00AC1D38"/>
    <w:rsid w:val="00AC3555"/>
    <w:rsid w:val="00AC3A25"/>
    <w:rsid w:val="00AC410B"/>
    <w:rsid w:val="00AC44BE"/>
    <w:rsid w:val="00AC4685"/>
    <w:rsid w:val="00AC5561"/>
    <w:rsid w:val="00AC6650"/>
    <w:rsid w:val="00AC67AA"/>
    <w:rsid w:val="00AC6C3E"/>
    <w:rsid w:val="00AC6F30"/>
    <w:rsid w:val="00AC7B39"/>
    <w:rsid w:val="00AC7DED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CB"/>
    <w:rsid w:val="00AE06ED"/>
    <w:rsid w:val="00AE0CC0"/>
    <w:rsid w:val="00AE1792"/>
    <w:rsid w:val="00AE2112"/>
    <w:rsid w:val="00AE2F67"/>
    <w:rsid w:val="00AE2F7E"/>
    <w:rsid w:val="00AE3FBF"/>
    <w:rsid w:val="00AE42C8"/>
    <w:rsid w:val="00AE44E5"/>
    <w:rsid w:val="00AE4DC1"/>
    <w:rsid w:val="00AE516B"/>
    <w:rsid w:val="00AE5C38"/>
    <w:rsid w:val="00AE5E52"/>
    <w:rsid w:val="00AE5F5C"/>
    <w:rsid w:val="00AE6B28"/>
    <w:rsid w:val="00AE732B"/>
    <w:rsid w:val="00AE776C"/>
    <w:rsid w:val="00AE7A30"/>
    <w:rsid w:val="00AF1002"/>
    <w:rsid w:val="00AF1890"/>
    <w:rsid w:val="00AF2095"/>
    <w:rsid w:val="00AF3233"/>
    <w:rsid w:val="00AF47E0"/>
    <w:rsid w:val="00AF4B25"/>
    <w:rsid w:val="00AF4FEE"/>
    <w:rsid w:val="00AF614F"/>
    <w:rsid w:val="00AF6413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112B"/>
    <w:rsid w:val="00B0254E"/>
    <w:rsid w:val="00B026C5"/>
    <w:rsid w:val="00B02D45"/>
    <w:rsid w:val="00B037B6"/>
    <w:rsid w:val="00B03816"/>
    <w:rsid w:val="00B04B60"/>
    <w:rsid w:val="00B05649"/>
    <w:rsid w:val="00B059DE"/>
    <w:rsid w:val="00B078B4"/>
    <w:rsid w:val="00B109C2"/>
    <w:rsid w:val="00B1240F"/>
    <w:rsid w:val="00B12790"/>
    <w:rsid w:val="00B13051"/>
    <w:rsid w:val="00B135A5"/>
    <w:rsid w:val="00B13721"/>
    <w:rsid w:val="00B13900"/>
    <w:rsid w:val="00B14617"/>
    <w:rsid w:val="00B148C6"/>
    <w:rsid w:val="00B14DF2"/>
    <w:rsid w:val="00B1513F"/>
    <w:rsid w:val="00B15573"/>
    <w:rsid w:val="00B160BC"/>
    <w:rsid w:val="00B203B1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3A9C"/>
    <w:rsid w:val="00B33D32"/>
    <w:rsid w:val="00B34359"/>
    <w:rsid w:val="00B346BF"/>
    <w:rsid w:val="00B3470B"/>
    <w:rsid w:val="00B3505E"/>
    <w:rsid w:val="00B36FD9"/>
    <w:rsid w:val="00B3749F"/>
    <w:rsid w:val="00B375FC"/>
    <w:rsid w:val="00B4038D"/>
    <w:rsid w:val="00B41222"/>
    <w:rsid w:val="00B41444"/>
    <w:rsid w:val="00B41DAE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2EF1"/>
    <w:rsid w:val="00B53D99"/>
    <w:rsid w:val="00B54668"/>
    <w:rsid w:val="00B54D86"/>
    <w:rsid w:val="00B54FEC"/>
    <w:rsid w:val="00B55771"/>
    <w:rsid w:val="00B559CA"/>
    <w:rsid w:val="00B55CF0"/>
    <w:rsid w:val="00B56309"/>
    <w:rsid w:val="00B56DDA"/>
    <w:rsid w:val="00B5733E"/>
    <w:rsid w:val="00B57F55"/>
    <w:rsid w:val="00B60272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6151"/>
    <w:rsid w:val="00B76215"/>
    <w:rsid w:val="00B76F58"/>
    <w:rsid w:val="00B77258"/>
    <w:rsid w:val="00B777F6"/>
    <w:rsid w:val="00B80672"/>
    <w:rsid w:val="00B81B02"/>
    <w:rsid w:val="00B82613"/>
    <w:rsid w:val="00B829BB"/>
    <w:rsid w:val="00B83AD7"/>
    <w:rsid w:val="00B84437"/>
    <w:rsid w:val="00B870CF"/>
    <w:rsid w:val="00B870D1"/>
    <w:rsid w:val="00B87519"/>
    <w:rsid w:val="00B90403"/>
    <w:rsid w:val="00B91105"/>
    <w:rsid w:val="00B92668"/>
    <w:rsid w:val="00B92D60"/>
    <w:rsid w:val="00B93008"/>
    <w:rsid w:val="00B94E0E"/>
    <w:rsid w:val="00B95E6A"/>
    <w:rsid w:val="00B95EF4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83B"/>
    <w:rsid w:val="00BA4B13"/>
    <w:rsid w:val="00BA4DC5"/>
    <w:rsid w:val="00BA4F15"/>
    <w:rsid w:val="00BA5A7E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5298"/>
    <w:rsid w:val="00BB5439"/>
    <w:rsid w:val="00BB5773"/>
    <w:rsid w:val="00BB5883"/>
    <w:rsid w:val="00BB6149"/>
    <w:rsid w:val="00BB6651"/>
    <w:rsid w:val="00BB6ACC"/>
    <w:rsid w:val="00BB6FFD"/>
    <w:rsid w:val="00BB72ED"/>
    <w:rsid w:val="00BB7500"/>
    <w:rsid w:val="00BB7BBD"/>
    <w:rsid w:val="00BB7D17"/>
    <w:rsid w:val="00BC0DF0"/>
    <w:rsid w:val="00BC2050"/>
    <w:rsid w:val="00BC358C"/>
    <w:rsid w:val="00BC3858"/>
    <w:rsid w:val="00BC3F8C"/>
    <w:rsid w:val="00BC45A6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A77"/>
    <w:rsid w:val="00BE2C45"/>
    <w:rsid w:val="00BE3594"/>
    <w:rsid w:val="00BE372B"/>
    <w:rsid w:val="00BE3F4B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2E7A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23EF"/>
    <w:rsid w:val="00C2253B"/>
    <w:rsid w:val="00C2255D"/>
    <w:rsid w:val="00C22B0E"/>
    <w:rsid w:val="00C22B9D"/>
    <w:rsid w:val="00C25681"/>
    <w:rsid w:val="00C26CD4"/>
    <w:rsid w:val="00C31852"/>
    <w:rsid w:val="00C3187D"/>
    <w:rsid w:val="00C328B1"/>
    <w:rsid w:val="00C32C8F"/>
    <w:rsid w:val="00C32CA6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52CD"/>
    <w:rsid w:val="00C456D7"/>
    <w:rsid w:val="00C46D6A"/>
    <w:rsid w:val="00C47466"/>
    <w:rsid w:val="00C47944"/>
    <w:rsid w:val="00C47E13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3E6D"/>
    <w:rsid w:val="00C5531A"/>
    <w:rsid w:val="00C55384"/>
    <w:rsid w:val="00C57751"/>
    <w:rsid w:val="00C57B8F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2787"/>
    <w:rsid w:val="00C73517"/>
    <w:rsid w:val="00C74A03"/>
    <w:rsid w:val="00C74CA9"/>
    <w:rsid w:val="00C74E21"/>
    <w:rsid w:val="00C7534C"/>
    <w:rsid w:val="00C754AD"/>
    <w:rsid w:val="00C75B9E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045"/>
    <w:rsid w:val="00C8318B"/>
    <w:rsid w:val="00C833BE"/>
    <w:rsid w:val="00C8386A"/>
    <w:rsid w:val="00C83964"/>
    <w:rsid w:val="00C83AC3"/>
    <w:rsid w:val="00C83AEE"/>
    <w:rsid w:val="00C83C62"/>
    <w:rsid w:val="00C83FA5"/>
    <w:rsid w:val="00C8439A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4B7"/>
    <w:rsid w:val="00CB09DA"/>
    <w:rsid w:val="00CB0E54"/>
    <w:rsid w:val="00CB0FDB"/>
    <w:rsid w:val="00CB12DE"/>
    <w:rsid w:val="00CB1319"/>
    <w:rsid w:val="00CB1CB8"/>
    <w:rsid w:val="00CB2326"/>
    <w:rsid w:val="00CB3CA4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D003E"/>
    <w:rsid w:val="00CD005E"/>
    <w:rsid w:val="00CD177D"/>
    <w:rsid w:val="00CD259E"/>
    <w:rsid w:val="00CD351C"/>
    <w:rsid w:val="00CD35E6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EA"/>
    <w:rsid w:val="00CE3EAB"/>
    <w:rsid w:val="00CE4235"/>
    <w:rsid w:val="00CE4482"/>
    <w:rsid w:val="00CE50A2"/>
    <w:rsid w:val="00CE50FD"/>
    <w:rsid w:val="00CE5975"/>
    <w:rsid w:val="00CE5B38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1972"/>
    <w:rsid w:val="00D12359"/>
    <w:rsid w:val="00D12600"/>
    <w:rsid w:val="00D13049"/>
    <w:rsid w:val="00D13384"/>
    <w:rsid w:val="00D13E5A"/>
    <w:rsid w:val="00D1455A"/>
    <w:rsid w:val="00D14E8C"/>
    <w:rsid w:val="00D157B5"/>
    <w:rsid w:val="00D15A9C"/>
    <w:rsid w:val="00D15C2E"/>
    <w:rsid w:val="00D173F5"/>
    <w:rsid w:val="00D17426"/>
    <w:rsid w:val="00D17F4E"/>
    <w:rsid w:val="00D2024A"/>
    <w:rsid w:val="00D20962"/>
    <w:rsid w:val="00D20976"/>
    <w:rsid w:val="00D216A7"/>
    <w:rsid w:val="00D21944"/>
    <w:rsid w:val="00D21F99"/>
    <w:rsid w:val="00D2251A"/>
    <w:rsid w:val="00D22BC7"/>
    <w:rsid w:val="00D22FBD"/>
    <w:rsid w:val="00D242AE"/>
    <w:rsid w:val="00D243D0"/>
    <w:rsid w:val="00D2476A"/>
    <w:rsid w:val="00D250DC"/>
    <w:rsid w:val="00D25A33"/>
    <w:rsid w:val="00D25EA1"/>
    <w:rsid w:val="00D26036"/>
    <w:rsid w:val="00D264C7"/>
    <w:rsid w:val="00D26CDA"/>
    <w:rsid w:val="00D27EBE"/>
    <w:rsid w:val="00D30216"/>
    <w:rsid w:val="00D30C19"/>
    <w:rsid w:val="00D310A6"/>
    <w:rsid w:val="00D31BF6"/>
    <w:rsid w:val="00D32059"/>
    <w:rsid w:val="00D32284"/>
    <w:rsid w:val="00D33917"/>
    <w:rsid w:val="00D34000"/>
    <w:rsid w:val="00D358B6"/>
    <w:rsid w:val="00D35D5A"/>
    <w:rsid w:val="00D3626A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6089"/>
    <w:rsid w:val="00D70107"/>
    <w:rsid w:val="00D701D6"/>
    <w:rsid w:val="00D70B9C"/>
    <w:rsid w:val="00D7181F"/>
    <w:rsid w:val="00D71E67"/>
    <w:rsid w:val="00D72111"/>
    <w:rsid w:val="00D7334A"/>
    <w:rsid w:val="00D74499"/>
    <w:rsid w:val="00D7455D"/>
    <w:rsid w:val="00D745B1"/>
    <w:rsid w:val="00D74C1B"/>
    <w:rsid w:val="00D76220"/>
    <w:rsid w:val="00D764D3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866"/>
    <w:rsid w:val="00D86772"/>
    <w:rsid w:val="00D86ED8"/>
    <w:rsid w:val="00D86F68"/>
    <w:rsid w:val="00D874DF"/>
    <w:rsid w:val="00D90057"/>
    <w:rsid w:val="00D90FE5"/>
    <w:rsid w:val="00D91BED"/>
    <w:rsid w:val="00D91EAE"/>
    <w:rsid w:val="00D924C0"/>
    <w:rsid w:val="00D925F6"/>
    <w:rsid w:val="00D92919"/>
    <w:rsid w:val="00D92DA6"/>
    <w:rsid w:val="00D9344A"/>
    <w:rsid w:val="00D935E4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2642"/>
    <w:rsid w:val="00DA3695"/>
    <w:rsid w:val="00DA3A31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5C1"/>
    <w:rsid w:val="00DB5C6D"/>
    <w:rsid w:val="00DB5ECC"/>
    <w:rsid w:val="00DB6D3F"/>
    <w:rsid w:val="00DC0A03"/>
    <w:rsid w:val="00DC0CBA"/>
    <w:rsid w:val="00DC0F03"/>
    <w:rsid w:val="00DC20CE"/>
    <w:rsid w:val="00DC20E3"/>
    <w:rsid w:val="00DC222C"/>
    <w:rsid w:val="00DC248C"/>
    <w:rsid w:val="00DC2B56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ACE"/>
    <w:rsid w:val="00DC7C91"/>
    <w:rsid w:val="00DC7D84"/>
    <w:rsid w:val="00DD02EC"/>
    <w:rsid w:val="00DD07D2"/>
    <w:rsid w:val="00DD0F34"/>
    <w:rsid w:val="00DD14BB"/>
    <w:rsid w:val="00DD1C3B"/>
    <w:rsid w:val="00DD208B"/>
    <w:rsid w:val="00DD229E"/>
    <w:rsid w:val="00DD2FF4"/>
    <w:rsid w:val="00DD30EC"/>
    <w:rsid w:val="00DD371C"/>
    <w:rsid w:val="00DD3C41"/>
    <w:rsid w:val="00DD4D8F"/>
    <w:rsid w:val="00DD55E0"/>
    <w:rsid w:val="00DD603D"/>
    <w:rsid w:val="00DE0D05"/>
    <w:rsid w:val="00DE16C8"/>
    <w:rsid w:val="00DE1FBC"/>
    <w:rsid w:val="00DE22B5"/>
    <w:rsid w:val="00DE26D0"/>
    <w:rsid w:val="00DE3C97"/>
    <w:rsid w:val="00DE3DBB"/>
    <w:rsid w:val="00DE46AC"/>
    <w:rsid w:val="00DE4AF9"/>
    <w:rsid w:val="00DE4D6F"/>
    <w:rsid w:val="00DE544A"/>
    <w:rsid w:val="00DE77F5"/>
    <w:rsid w:val="00DE7C46"/>
    <w:rsid w:val="00DF0205"/>
    <w:rsid w:val="00DF11BA"/>
    <w:rsid w:val="00DF18FB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47F"/>
    <w:rsid w:val="00DF777C"/>
    <w:rsid w:val="00DF7ED2"/>
    <w:rsid w:val="00E00AC0"/>
    <w:rsid w:val="00E0361A"/>
    <w:rsid w:val="00E03EBD"/>
    <w:rsid w:val="00E04778"/>
    <w:rsid w:val="00E04E85"/>
    <w:rsid w:val="00E04F40"/>
    <w:rsid w:val="00E053E3"/>
    <w:rsid w:val="00E0576C"/>
    <w:rsid w:val="00E05CAD"/>
    <w:rsid w:val="00E065CF"/>
    <w:rsid w:val="00E074BE"/>
    <w:rsid w:val="00E100B8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44FE"/>
    <w:rsid w:val="00E24656"/>
    <w:rsid w:val="00E251EC"/>
    <w:rsid w:val="00E257A7"/>
    <w:rsid w:val="00E26244"/>
    <w:rsid w:val="00E26DB9"/>
    <w:rsid w:val="00E27222"/>
    <w:rsid w:val="00E27FC2"/>
    <w:rsid w:val="00E301B8"/>
    <w:rsid w:val="00E30565"/>
    <w:rsid w:val="00E308C5"/>
    <w:rsid w:val="00E30BDE"/>
    <w:rsid w:val="00E31F13"/>
    <w:rsid w:val="00E32470"/>
    <w:rsid w:val="00E32958"/>
    <w:rsid w:val="00E329BB"/>
    <w:rsid w:val="00E35875"/>
    <w:rsid w:val="00E359F4"/>
    <w:rsid w:val="00E35C04"/>
    <w:rsid w:val="00E36207"/>
    <w:rsid w:val="00E36798"/>
    <w:rsid w:val="00E36DD8"/>
    <w:rsid w:val="00E3712F"/>
    <w:rsid w:val="00E40057"/>
    <w:rsid w:val="00E4060A"/>
    <w:rsid w:val="00E40D62"/>
    <w:rsid w:val="00E41083"/>
    <w:rsid w:val="00E41430"/>
    <w:rsid w:val="00E43B5F"/>
    <w:rsid w:val="00E43F8E"/>
    <w:rsid w:val="00E44D5C"/>
    <w:rsid w:val="00E4516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979"/>
    <w:rsid w:val="00E65DCE"/>
    <w:rsid w:val="00E66098"/>
    <w:rsid w:val="00E6686F"/>
    <w:rsid w:val="00E674C4"/>
    <w:rsid w:val="00E67C1A"/>
    <w:rsid w:val="00E71E56"/>
    <w:rsid w:val="00E723A7"/>
    <w:rsid w:val="00E7338E"/>
    <w:rsid w:val="00E74212"/>
    <w:rsid w:val="00E744E6"/>
    <w:rsid w:val="00E748A8"/>
    <w:rsid w:val="00E74DCB"/>
    <w:rsid w:val="00E76032"/>
    <w:rsid w:val="00E769F7"/>
    <w:rsid w:val="00E76A94"/>
    <w:rsid w:val="00E76AE7"/>
    <w:rsid w:val="00E76DAC"/>
    <w:rsid w:val="00E7723E"/>
    <w:rsid w:val="00E77EDE"/>
    <w:rsid w:val="00E805E0"/>
    <w:rsid w:val="00E814CD"/>
    <w:rsid w:val="00E8255E"/>
    <w:rsid w:val="00E83214"/>
    <w:rsid w:val="00E835A2"/>
    <w:rsid w:val="00E839F4"/>
    <w:rsid w:val="00E83F4B"/>
    <w:rsid w:val="00E84689"/>
    <w:rsid w:val="00E8478A"/>
    <w:rsid w:val="00E85307"/>
    <w:rsid w:val="00E858F1"/>
    <w:rsid w:val="00E85A07"/>
    <w:rsid w:val="00E85A7A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3C07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E6"/>
    <w:rsid w:val="00EA3CC6"/>
    <w:rsid w:val="00EA41C2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B7E40"/>
    <w:rsid w:val="00EC1BA5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247D"/>
    <w:rsid w:val="00EE413F"/>
    <w:rsid w:val="00EE4732"/>
    <w:rsid w:val="00EE640B"/>
    <w:rsid w:val="00EE642E"/>
    <w:rsid w:val="00EE675E"/>
    <w:rsid w:val="00EE76A9"/>
    <w:rsid w:val="00EE79A3"/>
    <w:rsid w:val="00EE7C27"/>
    <w:rsid w:val="00EE7FA7"/>
    <w:rsid w:val="00EF0631"/>
    <w:rsid w:val="00EF0930"/>
    <w:rsid w:val="00EF0BCA"/>
    <w:rsid w:val="00EF1DDD"/>
    <w:rsid w:val="00EF21C3"/>
    <w:rsid w:val="00EF2882"/>
    <w:rsid w:val="00EF28FE"/>
    <w:rsid w:val="00EF30F7"/>
    <w:rsid w:val="00EF36C6"/>
    <w:rsid w:val="00EF4108"/>
    <w:rsid w:val="00EF43A6"/>
    <w:rsid w:val="00EF44AC"/>
    <w:rsid w:val="00EF4694"/>
    <w:rsid w:val="00EF51F9"/>
    <w:rsid w:val="00EF5FE4"/>
    <w:rsid w:val="00EF6523"/>
    <w:rsid w:val="00EF69F9"/>
    <w:rsid w:val="00EF7502"/>
    <w:rsid w:val="00F01C15"/>
    <w:rsid w:val="00F02218"/>
    <w:rsid w:val="00F0264D"/>
    <w:rsid w:val="00F036D7"/>
    <w:rsid w:val="00F04563"/>
    <w:rsid w:val="00F04E30"/>
    <w:rsid w:val="00F0670C"/>
    <w:rsid w:val="00F07253"/>
    <w:rsid w:val="00F073BA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D49"/>
    <w:rsid w:val="00F14A1A"/>
    <w:rsid w:val="00F15442"/>
    <w:rsid w:val="00F15774"/>
    <w:rsid w:val="00F162CB"/>
    <w:rsid w:val="00F170C2"/>
    <w:rsid w:val="00F17208"/>
    <w:rsid w:val="00F174DB"/>
    <w:rsid w:val="00F17E89"/>
    <w:rsid w:val="00F21801"/>
    <w:rsid w:val="00F22353"/>
    <w:rsid w:val="00F23E98"/>
    <w:rsid w:val="00F24E08"/>
    <w:rsid w:val="00F274EE"/>
    <w:rsid w:val="00F27AF8"/>
    <w:rsid w:val="00F27DFB"/>
    <w:rsid w:val="00F306D6"/>
    <w:rsid w:val="00F3182D"/>
    <w:rsid w:val="00F320B0"/>
    <w:rsid w:val="00F326B2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63A5"/>
    <w:rsid w:val="00F4767F"/>
    <w:rsid w:val="00F47F85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F6"/>
    <w:rsid w:val="00F563DB"/>
    <w:rsid w:val="00F570E9"/>
    <w:rsid w:val="00F57D1E"/>
    <w:rsid w:val="00F60A52"/>
    <w:rsid w:val="00F6171B"/>
    <w:rsid w:val="00F6202E"/>
    <w:rsid w:val="00F625CD"/>
    <w:rsid w:val="00F6264A"/>
    <w:rsid w:val="00F62C49"/>
    <w:rsid w:val="00F63549"/>
    <w:rsid w:val="00F647DE"/>
    <w:rsid w:val="00F66123"/>
    <w:rsid w:val="00F665FA"/>
    <w:rsid w:val="00F66A34"/>
    <w:rsid w:val="00F66BA7"/>
    <w:rsid w:val="00F7026B"/>
    <w:rsid w:val="00F7039A"/>
    <w:rsid w:val="00F719CA"/>
    <w:rsid w:val="00F72BAF"/>
    <w:rsid w:val="00F73782"/>
    <w:rsid w:val="00F7382C"/>
    <w:rsid w:val="00F74396"/>
    <w:rsid w:val="00F744C7"/>
    <w:rsid w:val="00F747CF"/>
    <w:rsid w:val="00F74EB5"/>
    <w:rsid w:val="00F76C9A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0EAD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6550"/>
    <w:rsid w:val="00F9657A"/>
    <w:rsid w:val="00F96810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B6E5B"/>
    <w:rsid w:val="00FC049D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184"/>
    <w:rsid w:val="00FC5751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E002E"/>
    <w:rsid w:val="00FE089B"/>
    <w:rsid w:val="00FE0CF3"/>
    <w:rsid w:val="00FE1BD1"/>
    <w:rsid w:val="00FE1DE3"/>
    <w:rsid w:val="00FE2291"/>
    <w:rsid w:val="00FE2DD8"/>
    <w:rsid w:val="00FE68A3"/>
    <w:rsid w:val="00FE6B28"/>
    <w:rsid w:val="00FE70AB"/>
    <w:rsid w:val="00FE78AD"/>
    <w:rsid w:val="00FE7B8E"/>
    <w:rsid w:val="00FE7C7C"/>
    <w:rsid w:val="00FF076B"/>
    <w:rsid w:val="00FF16F2"/>
    <w:rsid w:val="00FF201A"/>
    <w:rsid w:val="00FF2CDC"/>
    <w:rsid w:val="00FF41ED"/>
    <w:rsid w:val="00FF450D"/>
    <w:rsid w:val="00FF453D"/>
    <w:rsid w:val="00FF50A6"/>
    <w:rsid w:val="00FF56E6"/>
    <w:rsid w:val="00FF5B20"/>
    <w:rsid w:val="00FF7795"/>
    <w:rsid w:val="00FF789A"/>
    <w:rsid w:val="00FF789C"/>
    <w:rsid w:val="00FF7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72EC0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hanging="72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72EC0"/>
    <w:pPr>
      <w:numPr>
        <w:numId w:val="1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TdocHeader2">
    <w:name w:val="Tdoc_Header_2"/>
    <w:basedOn w:val="Normal"/>
    <w:rsid w:val="00E93C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B7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B10">
    <w:name w:val="B1 (文字)"/>
    <w:uiPriority w:val="99"/>
    <w:locked/>
    <w:rsid w:val="00B777F6"/>
    <w:rPr>
      <w:rFonts w:ascii="Times New Roman" w:hAnsi="Times New Roman"/>
      <w:lang w:val="en-GB" w:eastAsia="en-US"/>
    </w:rPr>
  </w:style>
  <w:style w:type="paragraph" w:customStyle="1" w:styleId="3GPPHeading1">
    <w:name w:val="3GPP Heading 1"/>
    <w:basedOn w:val="Normal"/>
    <w:rsid w:val="00572EC0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33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6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6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16A55-6F48-4A3A-9CB7-EF0CB54A0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lastModifiedBy>dbhatool</cp:lastModifiedBy>
  <cp:revision>6</cp:revision>
  <cp:lastPrinted>2016-02-01T09:45:00Z</cp:lastPrinted>
  <dcterms:created xsi:type="dcterms:W3CDTF">2016-02-05T14:36:00Z</dcterms:created>
  <dcterms:modified xsi:type="dcterms:W3CDTF">2016-02-05T14:52:00Z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</Properties>
</file>